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6B3" w:rsidRPr="00C41A0A" w:rsidRDefault="00FC56B3" w:rsidP="00794E7A">
      <w:pPr>
        <w:ind w:firstLine="567"/>
        <w:jc w:val="right"/>
        <w:rPr>
          <w:sz w:val="18"/>
          <w:szCs w:val="18"/>
        </w:rPr>
      </w:pPr>
      <w:r w:rsidRPr="00C41A0A">
        <w:rPr>
          <w:rFonts w:ascii="Arial" w:hAnsi="Arial" w:cs="Arial"/>
          <w:sz w:val="18"/>
          <w:szCs w:val="18"/>
        </w:rPr>
        <w:t xml:space="preserve">       </w:t>
      </w:r>
    </w:p>
    <w:p w:rsidR="00FC56B3" w:rsidRDefault="00FC56B3" w:rsidP="00735E7C">
      <w:pPr>
        <w:jc w:val="right"/>
        <w:rPr>
          <w:b/>
          <w:bCs/>
          <w:sz w:val="24"/>
          <w:szCs w:val="24"/>
        </w:rPr>
      </w:pPr>
    </w:p>
    <w:p w:rsidR="00FC56B3" w:rsidRDefault="00FC56B3" w:rsidP="00F52BF7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Pr="004333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 </w:t>
      </w:r>
      <w:r w:rsidRPr="00433385">
        <w:rPr>
          <w:sz w:val="24"/>
          <w:szCs w:val="24"/>
        </w:rPr>
        <w:t>к постановлению</w:t>
      </w:r>
      <w:r>
        <w:rPr>
          <w:sz w:val="24"/>
          <w:szCs w:val="24"/>
        </w:rPr>
        <w:t xml:space="preserve"> </w:t>
      </w:r>
    </w:p>
    <w:p w:rsidR="00FC56B3" w:rsidRDefault="00FC56B3" w:rsidP="00F52BF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Администрации </w:t>
      </w:r>
      <w:r w:rsidRPr="00433385">
        <w:rPr>
          <w:sz w:val="24"/>
          <w:szCs w:val="24"/>
        </w:rPr>
        <w:t>города Ржева</w:t>
      </w:r>
    </w:p>
    <w:p w:rsidR="00FC56B3" w:rsidRDefault="00FC56B3" w:rsidP="00F52BF7">
      <w:pPr>
        <w:framePr w:w="3622" w:h="4324" w:hRule="exact" w:hSpace="180" w:wrap="auto" w:vAnchor="text" w:hAnchor="page" w:x="1162" w:y="198"/>
        <w:jc w:val="center"/>
      </w:pPr>
      <w:r w:rsidRPr="006E3207">
        <w:rPr>
          <w:sz w:val="18"/>
          <w:szCs w:val="18"/>
        </w:rPr>
        <w:object w:dxaOrig="856" w:dyaOrig="9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48pt" o:ole="" fillcolor="window">
            <v:imagedata r:id="rId7" o:title=""/>
          </v:shape>
          <o:OLEObject Type="Embed" ProgID="Word.Picture.8" ShapeID="_x0000_i1025" DrawAspect="Content" ObjectID="_1453533781" r:id="rId8"/>
        </w:object>
      </w:r>
    </w:p>
    <w:p w:rsidR="00FC56B3" w:rsidRDefault="00FC56B3" w:rsidP="00F52BF7">
      <w:pPr>
        <w:framePr w:w="3622" w:h="4324" w:hRule="exact" w:hSpace="180" w:wrap="auto" w:vAnchor="text" w:hAnchor="page" w:x="1162" w:y="198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АДМИНИСТРАЦИЯ</w:t>
      </w:r>
    </w:p>
    <w:p w:rsidR="00FC56B3" w:rsidRDefault="00FC56B3" w:rsidP="00F52BF7">
      <w:pPr>
        <w:framePr w:w="3622" w:h="4324" w:hRule="exact" w:hSpace="180" w:wrap="auto" w:vAnchor="text" w:hAnchor="page" w:x="1162" w:y="198"/>
        <w:jc w:val="center"/>
        <w:rPr>
          <w:sz w:val="18"/>
          <w:szCs w:val="18"/>
        </w:rPr>
      </w:pPr>
      <w:r>
        <w:rPr>
          <w:rFonts w:ascii="Arial" w:hAnsi="Arial" w:cs="Arial"/>
          <w:b/>
          <w:bCs/>
          <w:sz w:val="28"/>
          <w:szCs w:val="28"/>
        </w:rPr>
        <w:t xml:space="preserve"> ГОРОДА РЖЕВА</w:t>
      </w:r>
      <w:r>
        <w:rPr>
          <w:rFonts w:ascii="Arial" w:hAnsi="Arial" w:cs="Arial"/>
          <w:sz w:val="16"/>
          <w:szCs w:val="16"/>
        </w:rPr>
        <w:t xml:space="preserve">         </w:t>
      </w:r>
    </w:p>
    <w:p w:rsidR="00FC56B3" w:rsidRDefault="00FC56B3" w:rsidP="00F52BF7">
      <w:pPr>
        <w:framePr w:w="3622" w:h="4324" w:hRule="exact" w:hSpace="180" w:wrap="auto" w:vAnchor="text" w:hAnchor="page" w:x="1162" w:y="198"/>
        <w:rPr>
          <w:sz w:val="18"/>
          <w:szCs w:val="18"/>
        </w:rPr>
      </w:pPr>
      <w:r>
        <w:rPr>
          <w:sz w:val="18"/>
          <w:szCs w:val="18"/>
        </w:rPr>
        <w:t xml:space="preserve">           </w:t>
      </w:r>
    </w:p>
    <w:p w:rsidR="00FC56B3" w:rsidRPr="00C41A0A" w:rsidRDefault="00FC56B3" w:rsidP="00F52BF7">
      <w:pPr>
        <w:framePr w:w="3622" w:h="4324" w:hRule="exact" w:hSpace="180" w:wrap="auto" w:vAnchor="text" w:hAnchor="page" w:x="1162" w:y="198"/>
        <w:rPr>
          <w:sz w:val="18"/>
          <w:szCs w:val="18"/>
        </w:rPr>
      </w:pPr>
      <w:r w:rsidRPr="00C41A0A">
        <w:rPr>
          <w:sz w:val="18"/>
          <w:szCs w:val="18"/>
        </w:rPr>
        <w:t xml:space="preserve">                     Партизанская ул., 33,</w:t>
      </w:r>
    </w:p>
    <w:p w:rsidR="00FC56B3" w:rsidRPr="00C41A0A" w:rsidRDefault="00FC56B3" w:rsidP="00F52BF7">
      <w:pPr>
        <w:framePr w:w="3622" w:h="4324" w:hRule="exact" w:hSpace="180" w:wrap="auto" w:vAnchor="text" w:hAnchor="page" w:x="1162" w:y="198"/>
        <w:rPr>
          <w:sz w:val="18"/>
          <w:szCs w:val="18"/>
        </w:rPr>
      </w:pPr>
      <w:r w:rsidRPr="00C41A0A">
        <w:rPr>
          <w:sz w:val="18"/>
          <w:szCs w:val="18"/>
        </w:rPr>
        <w:t xml:space="preserve">               г.</w:t>
      </w:r>
      <w:r>
        <w:rPr>
          <w:sz w:val="18"/>
          <w:szCs w:val="18"/>
        </w:rPr>
        <w:t xml:space="preserve"> </w:t>
      </w:r>
      <w:r w:rsidRPr="00C41A0A">
        <w:rPr>
          <w:sz w:val="18"/>
          <w:szCs w:val="18"/>
        </w:rPr>
        <w:t>Ржев, Тверская обл.,172381</w:t>
      </w:r>
    </w:p>
    <w:p w:rsidR="00FC56B3" w:rsidRPr="00C41A0A" w:rsidRDefault="00FC56B3" w:rsidP="00F52BF7">
      <w:pPr>
        <w:framePr w:w="3622" w:h="4324" w:hRule="exact" w:hSpace="180" w:wrap="auto" w:vAnchor="text" w:hAnchor="page" w:x="1162" w:y="198"/>
        <w:rPr>
          <w:sz w:val="18"/>
          <w:szCs w:val="18"/>
        </w:rPr>
      </w:pPr>
      <w:r>
        <w:rPr>
          <w:sz w:val="18"/>
          <w:szCs w:val="18"/>
        </w:rPr>
        <w:t xml:space="preserve">           Тел.:(4</w:t>
      </w:r>
      <w:r w:rsidRPr="00C41A0A">
        <w:rPr>
          <w:sz w:val="18"/>
          <w:szCs w:val="18"/>
        </w:rPr>
        <w:t>8232)2-09-15; факс:2-32-27</w:t>
      </w:r>
    </w:p>
    <w:p w:rsidR="00FC56B3" w:rsidRPr="00C41A0A" w:rsidRDefault="00FC56B3" w:rsidP="00F52BF7">
      <w:pPr>
        <w:framePr w:w="3622" w:h="4324" w:hRule="exact" w:hSpace="180" w:wrap="auto" w:vAnchor="text" w:hAnchor="page" w:x="1162" w:y="198"/>
        <w:jc w:val="center"/>
        <w:rPr>
          <w:sz w:val="18"/>
          <w:szCs w:val="18"/>
          <w:lang w:val="en-US"/>
        </w:rPr>
      </w:pPr>
      <w:r w:rsidRPr="00C41A0A">
        <w:rPr>
          <w:sz w:val="18"/>
          <w:szCs w:val="18"/>
          <w:lang w:val="en-US"/>
        </w:rPr>
        <w:t xml:space="preserve">E-mail </w:t>
      </w:r>
      <w:hyperlink r:id="rId9" w:history="1">
        <w:r w:rsidRPr="00C41A0A">
          <w:rPr>
            <w:rStyle w:val="Hyperlink"/>
            <w:sz w:val="18"/>
            <w:szCs w:val="18"/>
            <w:lang w:val="en-US"/>
          </w:rPr>
          <w:t>info@rzhevcity.ru</w:t>
        </w:r>
      </w:hyperlink>
      <w:r w:rsidRPr="00C41A0A">
        <w:rPr>
          <w:sz w:val="18"/>
          <w:szCs w:val="18"/>
          <w:lang w:val="en-US"/>
        </w:rPr>
        <w:t>, www</w:t>
      </w:r>
      <w:r w:rsidRPr="00C41A0A">
        <w:rPr>
          <w:sz w:val="18"/>
          <w:szCs w:val="18"/>
          <w:u w:val="single"/>
          <w:lang w:val="en-US"/>
        </w:rPr>
        <w:t>. rzhevcity.ru</w:t>
      </w:r>
    </w:p>
    <w:p w:rsidR="00FC56B3" w:rsidRPr="00C41A0A" w:rsidRDefault="00FC56B3" w:rsidP="00F52BF7">
      <w:pPr>
        <w:framePr w:w="3622" w:h="4324" w:hRule="exact" w:hSpace="180" w:wrap="auto" w:vAnchor="text" w:hAnchor="page" w:x="1162" w:y="198"/>
        <w:rPr>
          <w:sz w:val="18"/>
          <w:szCs w:val="18"/>
        </w:rPr>
      </w:pPr>
      <w:r w:rsidRPr="00C41A0A">
        <w:rPr>
          <w:sz w:val="18"/>
          <w:szCs w:val="18"/>
          <w:lang w:val="en-US"/>
        </w:rPr>
        <w:t xml:space="preserve">    </w:t>
      </w:r>
      <w:r w:rsidRPr="00C41A0A">
        <w:rPr>
          <w:sz w:val="18"/>
          <w:szCs w:val="18"/>
        </w:rPr>
        <w:t>ОКПО: 04028685, ОГРН: 1026901853274,</w:t>
      </w:r>
    </w:p>
    <w:p w:rsidR="00FC56B3" w:rsidRPr="00C41A0A" w:rsidRDefault="00FC56B3" w:rsidP="00F52BF7">
      <w:pPr>
        <w:framePr w:w="3622" w:h="4324" w:hRule="exact" w:hSpace="180" w:wrap="auto" w:vAnchor="text" w:hAnchor="page" w:x="1162" w:y="198"/>
        <w:rPr>
          <w:sz w:val="18"/>
          <w:szCs w:val="18"/>
        </w:rPr>
      </w:pPr>
      <w:r w:rsidRPr="00C41A0A">
        <w:rPr>
          <w:sz w:val="18"/>
          <w:szCs w:val="18"/>
        </w:rPr>
        <w:t xml:space="preserve">           ИНН/КПП: 6914002555/691401001</w:t>
      </w:r>
    </w:p>
    <w:p w:rsidR="00FC56B3" w:rsidRPr="00C41A0A" w:rsidRDefault="00FC56B3" w:rsidP="00F52BF7">
      <w:pPr>
        <w:framePr w:w="3622" w:h="4324" w:hRule="exact" w:hSpace="180" w:wrap="auto" w:vAnchor="text" w:hAnchor="page" w:x="1162" w:y="198"/>
        <w:rPr>
          <w:sz w:val="18"/>
          <w:szCs w:val="18"/>
        </w:rPr>
      </w:pPr>
    </w:p>
    <w:p w:rsidR="00FC56B3" w:rsidRPr="00C41A0A" w:rsidRDefault="00FC56B3" w:rsidP="00F52BF7">
      <w:pPr>
        <w:framePr w:w="3622" w:h="4324" w:hRule="exact" w:hSpace="180" w:wrap="auto" w:vAnchor="text" w:hAnchor="page" w:x="1162" w:y="198"/>
        <w:rPr>
          <w:sz w:val="18"/>
          <w:szCs w:val="18"/>
        </w:rPr>
      </w:pPr>
    </w:p>
    <w:p w:rsidR="00FC56B3" w:rsidRPr="00C41A0A" w:rsidRDefault="00FC56B3" w:rsidP="00F52BF7">
      <w:pPr>
        <w:framePr w:w="3622" w:h="4324" w:hRule="exact" w:hSpace="180" w:wrap="auto" w:vAnchor="text" w:hAnchor="page" w:x="1162" w:y="198"/>
        <w:rPr>
          <w:sz w:val="18"/>
          <w:szCs w:val="18"/>
        </w:rPr>
      </w:pPr>
      <w:r w:rsidRPr="00C41A0A">
        <w:rPr>
          <w:sz w:val="18"/>
          <w:szCs w:val="18"/>
        </w:rPr>
        <w:t xml:space="preserve">      от    </w:t>
      </w:r>
      <w:r>
        <w:rPr>
          <w:sz w:val="18"/>
          <w:szCs w:val="18"/>
        </w:rPr>
        <w:t xml:space="preserve">                          </w:t>
      </w:r>
      <w:r w:rsidRPr="00C41A0A">
        <w:rPr>
          <w:sz w:val="18"/>
          <w:szCs w:val="18"/>
        </w:rPr>
        <w:t xml:space="preserve"> №  </w:t>
      </w:r>
    </w:p>
    <w:p w:rsidR="00FC56B3" w:rsidRPr="00C41A0A" w:rsidRDefault="00FC56B3" w:rsidP="00F52BF7">
      <w:pPr>
        <w:framePr w:w="3622" w:h="4324" w:hRule="exact" w:hSpace="180" w:wrap="auto" w:vAnchor="text" w:hAnchor="page" w:x="1162" w:y="198"/>
        <w:ind w:left="225"/>
        <w:rPr>
          <w:sz w:val="18"/>
          <w:szCs w:val="18"/>
        </w:rPr>
      </w:pPr>
      <w:r w:rsidRPr="00C41A0A">
        <w:rPr>
          <w:sz w:val="18"/>
          <w:szCs w:val="18"/>
        </w:rPr>
        <w:t xml:space="preserve">На                                от </w:t>
      </w:r>
    </w:p>
    <w:p w:rsidR="00FC56B3" w:rsidRPr="00C41A0A" w:rsidRDefault="00FC56B3" w:rsidP="00F52BF7">
      <w:pPr>
        <w:framePr w:w="3622" w:h="4324" w:hRule="exact" w:hSpace="180" w:wrap="auto" w:vAnchor="text" w:hAnchor="page" w:x="1162" w:y="198"/>
        <w:ind w:left="225"/>
        <w:rPr>
          <w:sz w:val="18"/>
          <w:szCs w:val="18"/>
        </w:rPr>
      </w:pPr>
    </w:p>
    <w:p w:rsidR="00FC56B3" w:rsidRPr="00C41A0A" w:rsidRDefault="00FC56B3" w:rsidP="00F52BF7">
      <w:pPr>
        <w:framePr w:w="3622" w:h="4324" w:hRule="exact" w:hSpace="180" w:wrap="auto" w:vAnchor="text" w:hAnchor="page" w:x="1162" w:y="198"/>
        <w:ind w:left="225"/>
        <w:rPr>
          <w:sz w:val="18"/>
          <w:szCs w:val="18"/>
        </w:rPr>
      </w:pPr>
      <w:r w:rsidRPr="00C41A0A">
        <w:rPr>
          <w:sz w:val="18"/>
          <w:szCs w:val="18"/>
        </w:rPr>
        <w:t xml:space="preserve">  </w:t>
      </w:r>
    </w:p>
    <w:p w:rsidR="00FC56B3" w:rsidRDefault="00FC56B3" w:rsidP="00F52BF7">
      <w:pPr>
        <w:ind w:right="-2"/>
        <w:jc w:val="right"/>
        <w:rPr>
          <w:sz w:val="24"/>
        </w:rPr>
      </w:pPr>
      <w:r>
        <w:rPr>
          <w:sz w:val="24"/>
          <w:szCs w:val="24"/>
        </w:rPr>
        <w:t xml:space="preserve">  от 30.12.2013 № 1868</w:t>
      </w:r>
    </w:p>
    <w:p w:rsidR="00FC56B3" w:rsidRDefault="00FC56B3" w:rsidP="00F61533">
      <w:pPr>
        <w:spacing w:after="120"/>
        <w:rPr>
          <w:b/>
          <w:bCs/>
          <w:sz w:val="24"/>
          <w:szCs w:val="24"/>
        </w:rPr>
      </w:pPr>
    </w:p>
    <w:p w:rsidR="00FC56B3" w:rsidRDefault="00FC56B3" w:rsidP="00F61533">
      <w:pPr>
        <w:spacing w:after="120"/>
        <w:rPr>
          <w:b/>
          <w:bCs/>
          <w:sz w:val="24"/>
          <w:szCs w:val="24"/>
        </w:rPr>
      </w:pPr>
    </w:p>
    <w:p w:rsidR="00FC56B3" w:rsidRDefault="00FC56B3" w:rsidP="00F52BF7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В уполномоченный орган –  Отдел муниципального </w:t>
      </w:r>
    </w:p>
    <w:p w:rsidR="00FC56B3" w:rsidRDefault="00FC56B3" w:rsidP="00F52BF7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развития, предпринимательства и сферы услуг Администрации города Ржева Тверской области</w:t>
      </w:r>
    </w:p>
    <w:p w:rsidR="00FC56B3" w:rsidRDefault="00FC56B3" w:rsidP="00735E7C">
      <w:pPr>
        <w:jc w:val="right"/>
        <w:rPr>
          <w:b/>
          <w:bCs/>
          <w:sz w:val="24"/>
          <w:szCs w:val="24"/>
        </w:rPr>
      </w:pPr>
    </w:p>
    <w:p w:rsidR="00FC56B3" w:rsidRDefault="00FC56B3" w:rsidP="00735E7C">
      <w:pPr>
        <w:jc w:val="right"/>
        <w:rPr>
          <w:b/>
          <w:bCs/>
          <w:sz w:val="24"/>
          <w:szCs w:val="24"/>
        </w:rPr>
      </w:pPr>
    </w:p>
    <w:p w:rsidR="00FC56B3" w:rsidRDefault="00FC56B3" w:rsidP="00735E7C">
      <w:pPr>
        <w:jc w:val="right"/>
        <w:rPr>
          <w:b/>
          <w:bCs/>
          <w:sz w:val="24"/>
          <w:szCs w:val="24"/>
        </w:rPr>
      </w:pPr>
    </w:p>
    <w:p w:rsidR="00FC56B3" w:rsidRPr="00C41A0A" w:rsidRDefault="00FC56B3" w:rsidP="00735E7C">
      <w:pPr>
        <w:rPr>
          <w:sz w:val="18"/>
          <w:szCs w:val="18"/>
        </w:rPr>
      </w:pPr>
    </w:p>
    <w:p w:rsidR="00FC56B3" w:rsidRDefault="00FC56B3" w:rsidP="00E66435">
      <w:pPr>
        <w:ind w:firstLine="567"/>
        <w:jc w:val="both"/>
        <w:rPr>
          <w:b/>
          <w:bCs/>
          <w:sz w:val="24"/>
          <w:szCs w:val="24"/>
        </w:rPr>
      </w:pPr>
    </w:p>
    <w:p w:rsidR="00FC56B3" w:rsidRPr="00856D6A" w:rsidRDefault="00FC56B3" w:rsidP="00E66435">
      <w:pPr>
        <w:ind w:firstLine="567"/>
        <w:jc w:val="both"/>
        <w:rPr>
          <w:b/>
          <w:bCs/>
          <w:sz w:val="24"/>
          <w:szCs w:val="24"/>
        </w:rPr>
      </w:pPr>
    </w:p>
    <w:p w:rsidR="00FC56B3" w:rsidRPr="00DD3C21" w:rsidRDefault="00FC56B3" w:rsidP="00DD3C21">
      <w:pPr>
        <w:rPr>
          <w:b/>
          <w:bCs/>
          <w:sz w:val="28"/>
          <w:szCs w:val="28"/>
        </w:rPr>
      </w:pPr>
      <w:r>
        <w:t xml:space="preserve">                               </w:t>
      </w:r>
    </w:p>
    <w:p w:rsidR="00FC56B3" w:rsidRDefault="00FC56B3" w:rsidP="00735E7C">
      <w:pPr>
        <w:rPr>
          <w:sz w:val="28"/>
          <w:szCs w:val="28"/>
        </w:rPr>
      </w:pPr>
    </w:p>
    <w:p w:rsidR="00FC56B3" w:rsidRDefault="00FC56B3" w:rsidP="00305921">
      <w:pPr>
        <w:jc w:val="center"/>
        <w:rPr>
          <w:sz w:val="28"/>
          <w:szCs w:val="28"/>
        </w:rPr>
      </w:pPr>
    </w:p>
    <w:p w:rsidR="00FC56B3" w:rsidRPr="00006138" w:rsidRDefault="00FC56B3" w:rsidP="004637AB">
      <w:pPr>
        <w:jc w:val="right"/>
        <w:rPr>
          <w:sz w:val="28"/>
          <w:szCs w:val="28"/>
        </w:rPr>
      </w:pPr>
    </w:p>
    <w:p w:rsidR="00FC56B3" w:rsidRPr="00006138" w:rsidRDefault="00FC56B3" w:rsidP="00F52BF7">
      <w:pPr>
        <w:jc w:val="center"/>
        <w:rPr>
          <w:b/>
          <w:bCs/>
          <w:sz w:val="28"/>
          <w:szCs w:val="28"/>
        </w:rPr>
      </w:pPr>
      <w:r w:rsidRPr="00006138">
        <w:rPr>
          <w:b/>
          <w:bCs/>
          <w:sz w:val="28"/>
          <w:szCs w:val="28"/>
        </w:rPr>
        <w:t>ЗАЯВКА</w:t>
      </w:r>
    </w:p>
    <w:p w:rsidR="00FC56B3" w:rsidRPr="00006138" w:rsidRDefault="00FC56B3" w:rsidP="00F52BF7">
      <w:pPr>
        <w:jc w:val="center"/>
        <w:rPr>
          <w:b/>
          <w:bCs/>
          <w:sz w:val="28"/>
          <w:szCs w:val="28"/>
        </w:rPr>
      </w:pPr>
      <w:r w:rsidRPr="00006138">
        <w:rPr>
          <w:b/>
          <w:bCs/>
          <w:sz w:val="28"/>
          <w:szCs w:val="28"/>
        </w:rPr>
        <w:t>на организацию и проведение  открытого конкурса</w:t>
      </w:r>
    </w:p>
    <w:p w:rsidR="00FC56B3" w:rsidRDefault="00FC56B3" w:rsidP="00F52BF7">
      <w:pPr>
        <w:jc w:val="center"/>
        <w:rPr>
          <w:b/>
          <w:bCs/>
          <w:sz w:val="28"/>
          <w:szCs w:val="28"/>
        </w:rPr>
      </w:pPr>
      <w:r w:rsidRPr="00006138">
        <w:rPr>
          <w:b/>
          <w:bCs/>
          <w:sz w:val="28"/>
          <w:szCs w:val="28"/>
        </w:rPr>
        <w:t>на право заклю</w:t>
      </w:r>
      <w:r>
        <w:rPr>
          <w:b/>
          <w:bCs/>
          <w:sz w:val="28"/>
          <w:szCs w:val="28"/>
        </w:rPr>
        <w:t>чения муниципального  контракта в сфере закупок товаров, работ, услуг для обеспечения муниципальных нужд                                        города Ржева Тверской области</w:t>
      </w:r>
    </w:p>
    <w:p w:rsidR="00FC56B3" w:rsidRDefault="00FC56B3" w:rsidP="004637AB">
      <w:pPr>
        <w:jc w:val="center"/>
        <w:rPr>
          <w:b/>
          <w:bCs/>
          <w:sz w:val="28"/>
          <w:szCs w:val="28"/>
        </w:rPr>
      </w:pPr>
    </w:p>
    <w:p w:rsidR="00FC56B3" w:rsidRPr="00E721B4" w:rsidRDefault="00FC56B3" w:rsidP="00735E7C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E721B4">
        <w:rPr>
          <w:b/>
          <w:bCs/>
          <w:sz w:val="24"/>
          <w:szCs w:val="24"/>
        </w:rPr>
        <w:t>1. Заказчик:</w:t>
      </w:r>
    </w:p>
    <w:p w:rsidR="00FC56B3" w:rsidRPr="00E721B4" w:rsidRDefault="00FC56B3" w:rsidP="00735E7C">
      <w:pPr>
        <w:tabs>
          <w:tab w:val="left" w:pos="720"/>
        </w:tabs>
        <w:jc w:val="both"/>
        <w:rPr>
          <w:sz w:val="24"/>
          <w:szCs w:val="24"/>
        </w:rPr>
      </w:pPr>
      <w:r w:rsidRPr="00E721B4">
        <w:rPr>
          <w:sz w:val="24"/>
          <w:szCs w:val="24"/>
        </w:rPr>
        <w:t xml:space="preserve"> ________________________________________________</w:t>
      </w:r>
    </w:p>
    <w:p w:rsidR="00FC56B3" w:rsidRPr="00E721B4" w:rsidRDefault="00FC56B3" w:rsidP="00735E7C">
      <w:pPr>
        <w:tabs>
          <w:tab w:val="left" w:pos="720"/>
        </w:tabs>
        <w:jc w:val="both"/>
        <w:rPr>
          <w:sz w:val="24"/>
          <w:szCs w:val="24"/>
          <w:vertAlign w:val="subscript"/>
        </w:rPr>
      </w:pPr>
      <w:r w:rsidRPr="00E721B4">
        <w:rPr>
          <w:sz w:val="24"/>
          <w:szCs w:val="24"/>
          <w:vertAlign w:val="subscript"/>
        </w:rPr>
        <w:t xml:space="preserve">                                                       (полное наименование)</w:t>
      </w:r>
    </w:p>
    <w:p w:rsidR="00FC56B3" w:rsidRPr="00E721B4" w:rsidRDefault="00FC56B3" w:rsidP="00735E7C">
      <w:pPr>
        <w:tabs>
          <w:tab w:val="left" w:pos="720"/>
        </w:tabs>
        <w:jc w:val="both"/>
        <w:rPr>
          <w:sz w:val="24"/>
          <w:szCs w:val="24"/>
        </w:rPr>
      </w:pPr>
      <w:r w:rsidRPr="00E721B4">
        <w:rPr>
          <w:sz w:val="24"/>
          <w:szCs w:val="24"/>
        </w:rPr>
        <w:t>ИНН ____________, КПП__________, ОГРН _____________________</w:t>
      </w:r>
    </w:p>
    <w:p w:rsidR="00FC56B3" w:rsidRPr="00E721B4" w:rsidRDefault="00FC56B3" w:rsidP="00735E7C">
      <w:pPr>
        <w:tabs>
          <w:tab w:val="left" w:pos="720"/>
        </w:tabs>
        <w:jc w:val="both"/>
        <w:rPr>
          <w:sz w:val="24"/>
          <w:szCs w:val="24"/>
        </w:rPr>
      </w:pPr>
      <w:r w:rsidRPr="00E721B4">
        <w:rPr>
          <w:sz w:val="24"/>
          <w:szCs w:val="24"/>
        </w:rPr>
        <w:t>Место нахождения: ___________________________________________</w:t>
      </w:r>
    </w:p>
    <w:p w:rsidR="00FC56B3" w:rsidRPr="00E721B4" w:rsidRDefault="00FC56B3" w:rsidP="00735E7C">
      <w:pPr>
        <w:tabs>
          <w:tab w:val="left" w:pos="720"/>
        </w:tabs>
        <w:jc w:val="both"/>
        <w:rPr>
          <w:sz w:val="24"/>
          <w:szCs w:val="24"/>
        </w:rPr>
      </w:pPr>
      <w:r w:rsidRPr="00E721B4">
        <w:rPr>
          <w:sz w:val="24"/>
          <w:szCs w:val="24"/>
        </w:rPr>
        <w:t>Почтовый адрес: _____________________________________________</w:t>
      </w:r>
    </w:p>
    <w:p w:rsidR="00FC56B3" w:rsidRPr="00E721B4" w:rsidRDefault="00FC56B3" w:rsidP="00735E7C">
      <w:pPr>
        <w:tabs>
          <w:tab w:val="left" w:pos="720"/>
        </w:tabs>
        <w:jc w:val="both"/>
        <w:rPr>
          <w:color w:val="000000"/>
          <w:sz w:val="24"/>
          <w:szCs w:val="24"/>
        </w:rPr>
      </w:pPr>
      <w:r w:rsidRPr="00E721B4">
        <w:rPr>
          <w:sz w:val="24"/>
          <w:szCs w:val="24"/>
        </w:rPr>
        <w:t>Адрес электронной почты: ____________________________</w:t>
      </w:r>
    </w:p>
    <w:p w:rsidR="00FC56B3" w:rsidRPr="00E721B4" w:rsidRDefault="00FC56B3" w:rsidP="00735E7C">
      <w:pPr>
        <w:tabs>
          <w:tab w:val="left" w:pos="720"/>
        </w:tabs>
        <w:jc w:val="both"/>
        <w:rPr>
          <w:sz w:val="24"/>
          <w:szCs w:val="24"/>
        </w:rPr>
      </w:pPr>
      <w:r w:rsidRPr="00E721B4">
        <w:rPr>
          <w:sz w:val="24"/>
          <w:szCs w:val="24"/>
        </w:rPr>
        <w:t>Номер контактного телефона: _________________________</w:t>
      </w:r>
    </w:p>
    <w:p w:rsidR="00FC56B3" w:rsidRDefault="00FC56B3" w:rsidP="004637AB">
      <w:pPr>
        <w:tabs>
          <w:tab w:val="left" w:pos="720"/>
        </w:tabs>
        <w:jc w:val="both"/>
        <w:rPr>
          <w:sz w:val="28"/>
          <w:szCs w:val="28"/>
        </w:rPr>
      </w:pPr>
    </w:p>
    <w:p w:rsidR="00FC56B3" w:rsidRDefault="00FC56B3" w:rsidP="004637AB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5F24A7">
        <w:rPr>
          <w:b/>
          <w:bCs/>
          <w:sz w:val="24"/>
          <w:szCs w:val="24"/>
        </w:rPr>
        <w:t>2. Способ определения поставщика</w:t>
      </w:r>
      <w:r>
        <w:rPr>
          <w:b/>
          <w:bCs/>
          <w:sz w:val="24"/>
          <w:szCs w:val="24"/>
        </w:rPr>
        <w:t xml:space="preserve"> (подрядчика, исполнителя):___________________________</w:t>
      </w:r>
    </w:p>
    <w:p w:rsidR="00FC56B3" w:rsidRDefault="00FC56B3" w:rsidP="004637AB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_____________________________________________________________________________________</w:t>
      </w:r>
    </w:p>
    <w:p w:rsidR="00FC56B3" w:rsidRPr="005F24A7" w:rsidRDefault="00FC56B3" w:rsidP="004637AB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5F24A7">
        <w:rPr>
          <w:b/>
          <w:bCs/>
          <w:sz w:val="24"/>
          <w:szCs w:val="24"/>
        </w:rPr>
        <w:t xml:space="preserve">  </w:t>
      </w:r>
    </w:p>
    <w:p w:rsidR="00FC56B3" w:rsidRDefault="00FC56B3" w:rsidP="004637AB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Pr="00E721B4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Информация о контрактной службе, контрактном управляющем, ответственном за заключение контракта:_______________________________________________________________</w:t>
      </w:r>
    </w:p>
    <w:p w:rsidR="00FC56B3" w:rsidRPr="00E721B4" w:rsidRDefault="00FC56B3" w:rsidP="004637AB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_____________________________________________________________________________________ </w:t>
      </w:r>
      <w:r w:rsidRPr="00E721B4">
        <w:rPr>
          <w:b/>
          <w:bCs/>
          <w:sz w:val="24"/>
          <w:szCs w:val="24"/>
        </w:rPr>
        <w:t xml:space="preserve"> </w:t>
      </w:r>
    </w:p>
    <w:p w:rsidR="00FC56B3" w:rsidRDefault="00FC56B3" w:rsidP="004637AB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C56B3" w:rsidRDefault="00FC56B3" w:rsidP="004637AB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Pr="00781EAD">
        <w:rPr>
          <w:b/>
          <w:bCs/>
          <w:sz w:val="24"/>
          <w:szCs w:val="24"/>
        </w:rPr>
        <w:t>. Предмет муниципального  контракта</w:t>
      </w:r>
      <w:r>
        <w:rPr>
          <w:b/>
          <w:bCs/>
          <w:sz w:val="24"/>
          <w:szCs w:val="24"/>
        </w:rPr>
        <w:t>:________________________________________________</w:t>
      </w:r>
    </w:p>
    <w:p w:rsidR="00FC56B3" w:rsidRDefault="00FC56B3" w:rsidP="004637AB">
      <w:pPr>
        <w:tabs>
          <w:tab w:val="left" w:pos="720"/>
        </w:tabs>
        <w:jc w:val="both"/>
        <w:rPr>
          <w:sz w:val="28"/>
          <w:szCs w:val="28"/>
        </w:rPr>
      </w:pPr>
      <w:r>
        <w:rPr>
          <w:b/>
          <w:bCs/>
          <w:sz w:val="24"/>
          <w:szCs w:val="24"/>
        </w:rPr>
        <w:t>_____________________________________________________________________________________</w:t>
      </w:r>
    </w:p>
    <w:p w:rsidR="00FC56B3" w:rsidRDefault="00FC56B3" w:rsidP="004637AB">
      <w:pPr>
        <w:tabs>
          <w:tab w:val="left" w:pos="720"/>
        </w:tabs>
        <w:jc w:val="both"/>
        <w:rPr>
          <w:b/>
          <w:bCs/>
          <w:sz w:val="28"/>
          <w:szCs w:val="28"/>
        </w:rPr>
      </w:pPr>
    </w:p>
    <w:p w:rsidR="00FC56B3" w:rsidRPr="00A86080" w:rsidRDefault="00FC56B3" w:rsidP="004637AB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Pr="00A86080">
        <w:rPr>
          <w:b/>
          <w:bCs/>
          <w:sz w:val="24"/>
          <w:szCs w:val="24"/>
        </w:rPr>
        <w:t>. Источник финансирования заказа и лимит финансирования</w:t>
      </w:r>
      <w:r>
        <w:rPr>
          <w:b/>
          <w:bCs/>
          <w:sz w:val="24"/>
          <w:szCs w:val="24"/>
        </w:rPr>
        <w:t xml:space="preserve"> (в т.ч. КБК)</w:t>
      </w:r>
      <w:r w:rsidRPr="00A86080">
        <w:rPr>
          <w:b/>
          <w:bCs/>
          <w:sz w:val="24"/>
          <w:szCs w:val="24"/>
        </w:rPr>
        <w:t>:</w:t>
      </w:r>
    </w:p>
    <w:p w:rsidR="00FC56B3" w:rsidRDefault="00FC56B3" w:rsidP="005D7C39">
      <w:pPr>
        <w:pStyle w:val="a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</w:t>
      </w:r>
    </w:p>
    <w:p w:rsidR="00FC56B3" w:rsidRPr="00006138" w:rsidRDefault="00FC56B3" w:rsidP="005D7C39">
      <w:pPr>
        <w:pStyle w:val="a"/>
        <w:snapToGrid w:val="0"/>
        <w:jc w:val="both"/>
        <w:rPr>
          <w:rFonts w:ascii="Times New Roman" w:hAnsi="Times New Roman" w:cs="Times New Roman"/>
          <w:sz w:val="28"/>
          <w:szCs w:val="28"/>
        </w:rPr>
      </w:pPr>
    </w:p>
    <w:p w:rsidR="00FC56B3" w:rsidRDefault="00FC56B3" w:rsidP="00862157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 Порядковый номер закупки в плане-графике на соответствующий год:__________________</w:t>
      </w:r>
    </w:p>
    <w:p w:rsidR="00FC56B3" w:rsidRPr="00034DAC" w:rsidRDefault="00FC56B3" w:rsidP="00862157">
      <w:pPr>
        <w:jc w:val="both"/>
        <w:rPr>
          <w:b/>
          <w:bCs/>
          <w:sz w:val="24"/>
          <w:szCs w:val="24"/>
        </w:rPr>
      </w:pPr>
    </w:p>
    <w:p w:rsidR="00FC56B3" w:rsidRDefault="00FC56B3" w:rsidP="00862157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</w:t>
      </w:r>
      <w:r w:rsidRPr="003F0516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Описание объекта закупки в соответствии со статьей 33 Федерального закона от 05.04.2013 № 44-ФЗ «О контрактной системе в сфере закупок товаров, услуг для обеспечения государственных и муниципальных нужд» (далее - Федеральный закон № 44-ФЗ), в т.ч. </w:t>
      </w:r>
      <w:r w:rsidRPr="003F0516">
        <w:rPr>
          <w:b/>
          <w:bCs/>
          <w:sz w:val="24"/>
          <w:szCs w:val="24"/>
        </w:rPr>
        <w:t xml:space="preserve"> характеристики и количество пост</w:t>
      </w:r>
      <w:r>
        <w:rPr>
          <w:b/>
          <w:bCs/>
          <w:sz w:val="24"/>
          <w:szCs w:val="24"/>
        </w:rPr>
        <w:t xml:space="preserve">авляемых товаров, </w:t>
      </w:r>
      <w:r w:rsidRPr="003F0516">
        <w:rPr>
          <w:b/>
          <w:bCs/>
          <w:sz w:val="24"/>
          <w:szCs w:val="24"/>
        </w:rPr>
        <w:t>характеристики и объем выполняемых работ (оказываемых услуг)</w:t>
      </w:r>
      <w:r>
        <w:rPr>
          <w:b/>
          <w:bCs/>
          <w:sz w:val="24"/>
          <w:szCs w:val="24"/>
        </w:rPr>
        <w:t>:______________________________________________</w:t>
      </w:r>
    </w:p>
    <w:p w:rsidR="00FC56B3" w:rsidRPr="003F0516" w:rsidRDefault="00FC56B3" w:rsidP="00862157">
      <w:pPr>
        <w:jc w:val="both"/>
        <w:rPr>
          <w:rFonts w:ascii="Arial" w:eastAsia="Arial Unicode MS" w:hAnsi="Arial"/>
          <w:b/>
          <w:bCs/>
          <w:kern w:val="1"/>
          <w:sz w:val="24"/>
          <w:szCs w:val="24"/>
          <w:lang w:eastAsia="ar-SA"/>
        </w:rPr>
      </w:pPr>
      <w:r>
        <w:rPr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</w:p>
    <w:p w:rsidR="00FC56B3" w:rsidRDefault="00FC56B3" w:rsidP="00862157">
      <w:pPr>
        <w:jc w:val="both"/>
        <w:rPr>
          <w:rFonts w:ascii="Arial" w:eastAsia="Arial Unicode MS" w:hAnsi="Arial"/>
          <w:b/>
          <w:bCs/>
          <w:kern w:val="1"/>
          <w:sz w:val="28"/>
          <w:szCs w:val="28"/>
          <w:lang w:eastAsia="ar-SA"/>
        </w:rPr>
      </w:pPr>
    </w:p>
    <w:p w:rsidR="00FC56B3" w:rsidRPr="00D11DF3" w:rsidRDefault="00FC56B3" w:rsidP="004637AB">
      <w:pPr>
        <w:pStyle w:val="a"/>
        <w:tabs>
          <w:tab w:val="left" w:pos="72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D11DF3">
        <w:rPr>
          <w:rFonts w:ascii="Times New Roman" w:hAnsi="Times New Roman" w:cs="Times New Roman"/>
          <w:b/>
          <w:bCs/>
          <w:sz w:val="24"/>
          <w:szCs w:val="24"/>
        </w:rPr>
        <w:t>. Начальная (максимальная) цена контракта:</w:t>
      </w:r>
    </w:p>
    <w:p w:rsidR="00FC56B3" w:rsidRPr="00006138" w:rsidRDefault="00FC56B3" w:rsidP="004637AB">
      <w:pPr>
        <w:pStyle w:val="a"/>
        <w:tabs>
          <w:tab w:val="left" w:pos="720"/>
        </w:tabs>
        <w:jc w:val="both"/>
        <w:rPr>
          <w:rFonts w:cs="Times New Roman"/>
          <w:i/>
          <w:iCs/>
          <w:sz w:val="28"/>
          <w:szCs w:val="28"/>
        </w:rPr>
      </w:pPr>
    </w:p>
    <w:tbl>
      <w:tblPr>
        <w:tblW w:w="0" w:type="auto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261"/>
        <w:gridCol w:w="1614"/>
        <w:gridCol w:w="2071"/>
        <w:gridCol w:w="1701"/>
        <w:gridCol w:w="1212"/>
      </w:tblGrid>
      <w:tr w:rsidR="00FC56B3" w:rsidRPr="00CA1025">
        <w:trPr>
          <w:cantSplit/>
          <w:trHeight w:hRule="exact" w:val="364"/>
        </w:trPr>
        <w:tc>
          <w:tcPr>
            <w:tcW w:w="32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6B3" w:rsidRPr="00CA1025" w:rsidRDefault="00FC56B3">
            <w:pPr>
              <w:pStyle w:val="a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025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16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6B3" w:rsidRPr="00CA1025" w:rsidRDefault="00FC56B3">
            <w:pPr>
              <w:pStyle w:val="a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025">
              <w:rPr>
                <w:rFonts w:ascii="Times New Roman" w:hAnsi="Times New Roman" w:cs="Times New Roman"/>
                <w:sz w:val="24"/>
                <w:szCs w:val="24"/>
              </w:rPr>
              <w:t>Начальная (максималь</w:t>
            </w:r>
          </w:p>
          <w:p w:rsidR="00FC56B3" w:rsidRPr="00CA1025" w:rsidRDefault="00FC56B3">
            <w:pPr>
              <w:pStyle w:val="a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ная) </w:t>
            </w:r>
            <w:r w:rsidRPr="00CA1025">
              <w:rPr>
                <w:rFonts w:ascii="Times New Roman" w:hAnsi="Times New Roman" w:cs="Times New Roman"/>
                <w:sz w:val="24"/>
                <w:szCs w:val="24"/>
              </w:rPr>
              <w:t>цена контракта,  руб.</w:t>
            </w:r>
          </w:p>
        </w:tc>
        <w:tc>
          <w:tcPr>
            <w:tcW w:w="49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6B3" w:rsidRPr="00CA1025" w:rsidRDefault="00FC56B3">
            <w:pPr>
              <w:snapToGrid w:val="0"/>
              <w:jc w:val="center"/>
              <w:rPr>
                <w:sz w:val="24"/>
                <w:szCs w:val="24"/>
              </w:rPr>
            </w:pPr>
            <w:r w:rsidRPr="00CA1025">
              <w:rPr>
                <w:sz w:val="24"/>
                <w:szCs w:val="24"/>
              </w:rPr>
              <w:t>В том числе</w:t>
            </w:r>
          </w:p>
        </w:tc>
      </w:tr>
      <w:tr w:rsidR="00FC56B3" w:rsidRPr="00CA1025">
        <w:trPr>
          <w:cantSplit/>
          <w:trHeight w:hRule="exact" w:val="364"/>
        </w:trPr>
        <w:tc>
          <w:tcPr>
            <w:tcW w:w="326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nil"/>
            </w:tcBorders>
            <w:vAlign w:val="center"/>
          </w:tcPr>
          <w:p w:rsidR="00FC56B3" w:rsidRPr="00CA1025" w:rsidRDefault="00FC56B3">
            <w:pPr>
              <w:rPr>
                <w:rFonts w:eastAsia="Arial Unicode MS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614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nil"/>
            </w:tcBorders>
            <w:vAlign w:val="center"/>
          </w:tcPr>
          <w:p w:rsidR="00FC56B3" w:rsidRPr="00CA1025" w:rsidRDefault="00FC56B3">
            <w:pPr>
              <w:rPr>
                <w:rFonts w:eastAsia="Arial Unicode MS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0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6B3" w:rsidRPr="00CA1025" w:rsidRDefault="00FC56B3">
            <w:pPr>
              <w:snapToGrid w:val="0"/>
              <w:jc w:val="center"/>
              <w:rPr>
                <w:sz w:val="24"/>
                <w:szCs w:val="24"/>
              </w:rPr>
            </w:pPr>
            <w:r w:rsidRPr="00CA1025">
              <w:rPr>
                <w:sz w:val="24"/>
                <w:szCs w:val="24"/>
              </w:rPr>
              <w:t>Текущий год</w:t>
            </w:r>
          </w:p>
          <w:p w:rsidR="00FC56B3" w:rsidRPr="00CA1025" w:rsidRDefault="00FC56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201__</w:t>
            </w:r>
          </w:p>
          <w:p w:rsidR="00FC56B3" w:rsidRPr="00CA1025" w:rsidRDefault="00FC56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1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6B3" w:rsidRPr="00CA1025" w:rsidRDefault="00FC56B3">
            <w:pPr>
              <w:snapToGrid w:val="0"/>
              <w:jc w:val="center"/>
              <w:rPr>
                <w:sz w:val="24"/>
                <w:szCs w:val="24"/>
              </w:rPr>
            </w:pPr>
            <w:r w:rsidRPr="00CA1025">
              <w:rPr>
                <w:sz w:val="24"/>
                <w:szCs w:val="24"/>
              </w:rPr>
              <w:t>Плановые периоды</w:t>
            </w:r>
          </w:p>
        </w:tc>
      </w:tr>
      <w:tr w:rsidR="00FC56B3" w:rsidRPr="00CA1025">
        <w:trPr>
          <w:cantSplit/>
          <w:trHeight w:val="557"/>
        </w:trPr>
        <w:tc>
          <w:tcPr>
            <w:tcW w:w="326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nil"/>
            </w:tcBorders>
            <w:vAlign w:val="center"/>
          </w:tcPr>
          <w:p w:rsidR="00FC56B3" w:rsidRPr="00CA1025" w:rsidRDefault="00FC56B3">
            <w:pPr>
              <w:rPr>
                <w:rFonts w:eastAsia="Arial Unicode MS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614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nil"/>
            </w:tcBorders>
            <w:vAlign w:val="center"/>
          </w:tcPr>
          <w:p w:rsidR="00FC56B3" w:rsidRPr="00CA1025" w:rsidRDefault="00FC56B3">
            <w:pPr>
              <w:rPr>
                <w:rFonts w:eastAsia="Arial Unicode MS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07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nil"/>
            </w:tcBorders>
            <w:vAlign w:val="center"/>
          </w:tcPr>
          <w:p w:rsidR="00FC56B3" w:rsidRPr="00CA1025" w:rsidRDefault="00FC56B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6B3" w:rsidRPr="00CA1025" w:rsidRDefault="00FC56B3">
            <w:pPr>
              <w:snapToGrid w:val="0"/>
              <w:jc w:val="center"/>
              <w:rPr>
                <w:sz w:val="24"/>
                <w:szCs w:val="24"/>
              </w:rPr>
            </w:pPr>
            <w:r w:rsidRPr="00CA1025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_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FC56B3" w:rsidRPr="00CA1025" w:rsidRDefault="00FC56B3">
            <w:pPr>
              <w:snapToGrid w:val="0"/>
              <w:jc w:val="center"/>
              <w:rPr>
                <w:sz w:val="24"/>
                <w:szCs w:val="24"/>
              </w:rPr>
            </w:pPr>
            <w:r w:rsidRPr="00CA1025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_</w:t>
            </w:r>
          </w:p>
        </w:tc>
      </w:tr>
      <w:tr w:rsidR="00FC56B3" w:rsidRPr="00CA1025">
        <w:trPr>
          <w:cantSplit/>
          <w:trHeight w:val="329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6B3" w:rsidRPr="00CA1025" w:rsidRDefault="00FC56B3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6B3" w:rsidRPr="00CA1025" w:rsidRDefault="00FC56B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6B3" w:rsidRPr="00CA1025" w:rsidRDefault="00FC56B3" w:rsidP="0088301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6B3" w:rsidRPr="00CA1025" w:rsidRDefault="00FC56B3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FC56B3" w:rsidRPr="00CA1025" w:rsidRDefault="00FC56B3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C56B3" w:rsidRPr="00CA1025">
        <w:trPr>
          <w:cantSplit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6B3" w:rsidRPr="00CA1025" w:rsidRDefault="00FC56B3">
            <w:pPr>
              <w:rPr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6B3" w:rsidRPr="00CA1025" w:rsidRDefault="00FC56B3">
            <w:pPr>
              <w:rPr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6B3" w:rsidRPr="00CA1025" w:rsidRDefault="00FC56B3" w:rsidP="0088301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6B3" w:rsidRPr="00CA1025" w:rsidRDefault="00FC56B3" w:rsidP="00F4400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FC56B3" w:rsidRPr="00CA1025" w:rsidRDefault="00FC56B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</w:tbl>
    <w:p w:rsidR="00FC56B3" w:rsidRDefault="00FC56B3" w:rsidP="004637AB">
      <w:pPr>
        <w:jc w:val="both"/>
        <w:rPr>
          <w:b/>
          <w:bCs/>
          <w:sz w:val="28"/>
          <w:szCs w:val="28"/>
        </w:rPr>
      </w:pPr>
    </w:p>
    <w:p w:rsidR="00FC56B3" w:rsidRDefault="00FC56B3" w:rsidP="004637AB">
      <w:pPr>
        <w:jc w:val="both"/>
        <w:rPr>
          <w:b/>
          <w:bCs/>
          <w:sz w:val="24"/>
          <w:szCs w:val="24"/>
        </w:rPr>
      </w:pPr>
      <w:r w:rsidRPr="007E0330">
        <w:rPr>
          <w:b/>
          <w:bCs/>
          <w:sz w:val="24"/>
          <w:szCs w:val="24"/>
        </w:rPr>
        <w:t>Примечание</w:t>
      </w:r>
      <w:r>
        <w:rPr>
          <w:b/>
          <w:bCs/>
          <w:sz w:val="24"/>
          <w:szCs w:val="24"/>
        </w:rPr>
        <w:t xml:space="preserve">: </w:t>
      </w:r>
      <w:r w:rsidRPr="007E0330">
        <w:rPr>
          <w:sz w:val="24"/>
          <w:szCs w:val="24"/>
        </w:rPr>
        <w:t>Цена контракта включает</w:t>
      </w:r>
      <w:r>
        <w:rPr>
          <w:b/>
          <w:bCs/>
          <w:sz w:val="24"/>
          <w:szCs w:val="24"/>
        </w:rPr>
        <w:t>________________________________________________</w:t>
      </w:r>
    </w:p>
    <w:p w:rsidR="00FC56B3" w:rsidRPr="007E0330" w:rsidRDefault="00FC56B3" w:rsidP="004637AB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C56B3" w:rsidRPr="00006138" w:rsidRDefault="00FC56B3" w:rsidP="004637AB">
      <w:pPr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sz w:val="24"/>
          <w:szCs w:val="24"/>
        </w:rPr>
        <w:t>9</w:t>
      </w:r>
      <w:r w:rsidRPr="00CA1025">
        <w:rPr>
          <w:b/>
          <w:bCs/>
          <w:sz w:val="24"/>
          <w:szCs w:val="24"/>
        </w:rPr>
        <w:t>. Место поставки товаров (выполнения работ, оказания услуг</w:t>
      </w:r>
      <w:r w:rsidRPr="00006138">
        <w:rPr>
          <w:b/>
          <w:bCs/>
          <w:sz w:val="28"/>
          <w:szCs w:val="28"/>
        </w:rPr>
        <w:t>)</w:t>
      </w:r>
      <w:r>
        <w:rPr>
          <w:b/>
          <w:bCs/>
          <w:sz w:val="28"/>
          <w:szCs w:val="28"/>
        </w:rPr>
        <w:t>:</w:t>
      </w:r>
      <w:r w:rsidRPr="00006138">
        <w:rPr>
          <w:b/>
          <w:bCs/>
          <w:sz w:val="28"/>
          <w:szCs w:val="28"/>
        </w:rPr>
        <w:t xml:space="preserve"> </w:t>
      </w:r>
      <w:r w:rsidRPr="00006138">
        <w:rPr>
          <w:b/>
          <w:bCs/>
          <w:i/>
          <w:iCs/>
          <w:sz w:val="28"/>
          <w:szCs w:val="28"/>
        </w:rPr>
        <w:t xml:space="preserve"> </w:t>
      </w:r>
    </w:p>
    <w:p w:rsidR="00FC56B3" w:rsidRDefault="00FC56B3" w:rsidP="004637AB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</w:t>
      </w:r>
    </w:p>
    <w:p w:rsidR="00FC56B3" w:rsidRDefault="00FC56B3" w:rsidP="004637AB">
      <w:pPr>
        <w:jc w:val="both"/>
        <w:rPr>
          <w:b/>
          <w:bCs/>
          <w:sz w:val="28"/>
          <w:szCs w:val="28"/>
        </w:rPr>
      </w:pPr>
    </w:p>
    <w:p w:rsidR="00FC56B3" w:rsidRPr="009674BB" w:rsidRDefault="00FC56B3" w:rsidP="004637AB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10</w:t>
      </w:r>
      <w:r w:rsidRPr="009674BB">
        <w:rPr>
          <w:b/>
          <w:bCs/>
          <w:sz w:val="24"/>
          <w:szCs w:val="24"/>
        </w:rPr>
        <w:t>. Сроки (периоды) поставки товара (выполнения работ, оказания услуг)</w:t>
      </w:r>
      <w:r>
        <w:rPr>
          <w:b/>
          <w:bCs/>
          <w:sz w:val="24"/>
          <w:szCs w:val="24"/>
        </w:rPr>
        <w:t xml:space="preserve"> либо график поставки товара (выполнения работ, оказания услуг)</w:t>
      </w:r>
      <w:r w:rsidRPr="009674BB"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t>___________________________________</w:t>
      </w:r>
    </w:p>
    <w:p w:rsidR="00FC56B3" w:rsidRDefault="00FC56B3" w:rsidP="004637AB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</w:t>
      </w:r>
    </w:p>
    <w:p w:rsidR="00FC56B3" w:rsidRPr="00FD71A7" w:rsidRDefault="00FC56B3" w:rsidP="004637AB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</w:t>
      </w:r>
    </w:p>
    <w:p w:rsidR="00FC56B3" w:rsidRDefault="00FC56B3" w:rsidP="004637AB">
      <w:pPr>
        <w:tabs>
          <w:tab w:val="left" w:pos="720"/>
        </w:tabs>
        <w:jc w:val="both"/>
        <w:rPr>
          <w:b/>
          <w:bCs/>
          <w:kern w:val="24"/>
          <w:sz w:val="28"/>
          <w:szCs w:val="28"/>
        </w:rPr>
      </w:pPr>
    </w:p>
    <w:p w:rsidR="00FC56B3" w:rsidRPr="003F72E7" w:rsidRDefault="00FC56B3" w:rsidP="004637AB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kern w:val="24"/>
          <w:sz w:val="24"/>
          <w:szCs w:val="24"/>
        </w:rPr>
        <w:t>11</w:t>
      </w:r>
      <w:r w:rsidRPr="003F72E7">
        <w:rPr>
          <w:b/>
          <w:bCs/>
          <w:kern w:val="24"/>
          <w:sz w:val="24"/>
          <w:szCs w:val="24"/>
        </w:rPr>
        <w:t>. Форма, сроки и порядок оплаты товара (работ, услуг):</w:t>
      </w:r>
    </w:p>
    <w:p w:rsidR="00FC56B3" w:rsidRDefault="00FC56B3" w:rsidP="00F44005">
      <w:pPr>
        <w:jc w:val="both"/>
        <w:rPr>
          <w:sz w:val="28"/>
          <w:szCs w:val="28"/>
          <w:u w:val="single"/>
        </w:rPr>
      </w:pPr>
      <w:r>
        <w:rPr>
          <w:kern w:val="24"/>
          <w:sz w:val="28"/>
          <w:szCs w:val="28"/>
        </w:rPr>
        <w:t>________________________________________________________________________________________________________________________________________________</w:t>
      </w:r>
    </w:p>
    <w:p w:rsidR="00FC56B3" w:rsidRPr="00006138" w:rsidRDefault="00FC56B3" w:rsidP="00F44005">
      <w:pPr>
        <w:jc w:val="both"/>
        <w:rPr>
          <w:b/>
          <w:bCs/>
          <w:sz w:val="28"/>
          <w:szCs w:val="28"/>
        </w:rPr>
      </w:pPr>
    </w:p>
    <w:p w:rsidR="00FC56B3" w:rsidRDefault="00FC56B3" w:rsidP="004637AB">
      <w:pPr>
        <w:tabs>
          <w:tab w:val="left" w:pos="720"/>
        </w:tabs>
        <w:jc w:val="both"/>
        <w:rPr>
          <w:b/>
          <w:bCs/>
          <w:sz w:val="24"/>
          <w:szCs w:val="24"/>
        </w:rPr>
      </w:pPr>
    </w:p>
    <w:p w:rsidR="00FC56B3" w:rsidRDefault="00FC56B3" w:rsidP="004637AB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12. Сведения о размере обеспечения заявки на участие в открытом конкурсе:______________</w:t>
      </w:r>
    </w:p>
    <w:p w:rsidR="00FC56B3" w:rsidRDefault="00FC56B3" w:rsidP="004637AB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_____________________________________________________________________________________ </w:t>
      </w:r>
    </w:p>
    <w:p w:rsidR="00FC56B3" w:rsidRDefault="00FC56B3" w:rsidP="004637AB">
      <w:pPr>
        <w:tabs>
          <w:tab w:val="left" w:pos="720"/>
        </w:tabs>
        <w:jc w:val="both"/>
        <w:rPr>
          <w:b/>
          <w:bCs/>
          <w:sz w:val="24"/>
          <w:szCs w:val="24"/>
        </w:rPr>
      </w:pPr>
    </w:p>
    <w:p w:rsidR="00FC56B3" w:rsidRDefault="00FC56B3" w:rsidP="004637AB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13</w:t>
      </w:r>
      <w:r w:rsidRPr="00056BE7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Сведения о размере обеспечения исполнения контракта, порядке предоставления такого обеспечения, требованиях к такому обеспечению, а также информацию о банковском сопровождении контракта в соответствии со статьей 35 Федерального закона № 44-ФЗ:_________________________________________________________________________________</w:t>
      </w:r>
    </w:p>
    <w:p w:rsidR="00FC56B3" w:rsidRPr="00056BE7" w:rsidRDefault="00FC56B3" w:rsidP="004637AB">
      <w:pPr>
        <w:tabs>
          <w:tab w:val="left" w:pos="720"/>
        </w:tabs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_____________________________________________________________________________________</w:t>
      </w:r>
      <w:r w:rsidRPr="00056BE7">
        <w:rPr>
          <w:b/>
          <w:bCs/>
          <w:sz w:val="24"/>
          <w:szCs w:val="24"/>
        </w:rPr>
        <w:t xml:space="preserve"> </w:t>
      </w:r>
    </w:p>
    <w:p w:rsidR="00FC56B3" w:rsidRDefault="00FC56B3" w:rsidP="004637AB">
      <w:pPr>
        <w:pStyle w:val="a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C56B3" w:rsidRPr="006B25C8" w:rsidRDefault="00FC56B3" w:rsidP="006B25C8">
      <w:pPr>
        <w:pStyle w:val="Heading1"/>
        <w:ind w:firstLine="0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6B25C8">
        <w:rPr>
          <w:rFonts w:ascii="Times New Roman" w:hAnsi="Times New Roman" w:cs="Times New Roman"/>
          <w:i w:val="0"/>
          <w:iCs w:val="0"/>
          <w:sz w:val="24"/>
          <w:szCs w:val="24"/>
        </w:rPr>
        <w:t>14. Критерии оценки и сопоставления конкурсных заявок в соответствии с Постановлением  Правительства РФ № 1085 от 28 ноября 2013 года</w:t>
      </w: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«</w:t>
      </w:r>
      <w:r w:rsidRPr="006B25C8">
        <w:rPr>
          <w:rFonts w:ascii="Times New Roman" w:hAnsi="Times New Roman" w:cs="Times New Roman"/>
          <w:i w:val="0"/>
          <w:iCs w:val="0"/>
          <w:sz w:val="24"/>
          <w:szCs w:val="24"/>
        </w:rPr>
        <w:t>Об утверждении Правил оценки заявок, окончательных предложений участников закупки товаров, работ, услуг</w:t>
      </w:r>
      <w:r>
        <w:rPr>
          <w:rFonts w:ascii="Times New Roman" w:hAnsi="Times New Roman" w:cs="Times New Roman"/>
          <w:i w:val="0"/>
          <w:iCs w:val="0"/>
          <w:sz w:val="24"/>
          <w:szCs w:val="24"/>
        </w:rPr>
        <w:t>»:_________________</w:t>
      </w:r>
    </w:p>
    <w:p w:rsidR="00FC56B3" w:rsidRPr="00C076F6" w:rsidRDefault="00FC56B3" w:rsidP="004637AB">
      <w:pPr>
        <w:pStyle w:val="a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C56B3" w:rsidRPr="00FD71A7" w:rsidRDefault="00FC56B3" w:rsidP="00C2505A">
      <w:pPr>
        <w:tabs>
          <w:tab w:val="left" w:pos="720"/>
          <w:tab w:val="left" w:pos="1185"/>
        </w:tabs>
        <w:jc w:val="both"/>
        <w:rPr>
          <w:b/>
          <w:bCs/>
          <w:sz w:val="28"/>
          <w:szCs w:val="28"/>
        </w:rPr>
      </w:pPr>
    </w:p>
    <w:p w:rsidR="00FC56B3" w:rsidRPr="0021514B" w:rsidRDefault="00FC56B3" w:rsidP="004637AB">
      <w:pPr>
        <w:jc w:val="both"/>
        <w:rPr>
          <w:b/>
          <w:bCs/>
          <w:sz w:val="24"/>
          <w:szCs w:val="24"/>
        </w:rPr>
      </w:pPr>
      <w:r w:rsidRPr="0021514B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5</w:t>
      </w:r>
      <w:r w:rsidRPr="0021514B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Преимущества, предоставляемые заказчиком в соответствии со статьями 28-30 Федерального закона № 44-ФЗ</w:t>
      </w:r>
      <w:r w:rsidRPr="0021514B"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t xml:space="preserve"> _______________________________________________________</w:t>
      </w:r>
      <w:r w:rsidRPr="0021514B">
        <w:rPr>
          <w:b/>
          <w:bCs/>
          <w:sz w:val="24"/>
          <w:szCs w:val="24"/>
        </w:rPr>
        <w:t xml:space="preserve"> </w:t>
      </w:r>
    </w:p>
    <w:p w:rsidR="00FC56B3" w:rsidRDefault="00FC56B3" w:rsidP="004637AB">
      <w:pPr>
        <w:tabs>
          <w:tab w:val="left" w:pos="720"/>
        </w:tabs>
        <w:jc w:val="both"/>
        <w:rPr>
          <w:sz w:val="24"/>
          <w:szCs w:val="24"/>
          <w:u w:val="single"/>
        </w:rPr>
      </w:pPr>
    </w:p>
    <w:p w:rsidR="00FC56B3" w:rsidRDefault="00FC56B3" w:rsidP="004637AB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FF2188">
        <w:rPr>
          <w:b/>
          <w:bCs/>
          <w:sz w:val="24"/>
          <w:szCs w:val="24"/>
        </w:rPr>
        <w:t>16.</w:t>
      </w:r>
      <w:r>
        <w:rPr>
          <w:b/>
          <w:bCs/>
          <w:sz w:val="24"/>
          <w:szCs w:val="24"/>
        </w:rPr>
        <w:t xml:space="preserve"> Требования, предъявляемые законодательством Российской Федерации к лицам, осуществляющим поставки товаров, выполнение работ, оказание услуг, являющихся предметом закупки:__________________________________________________________________</w:t>
      </w:r>
    </w:p>
    <w:p w:rsidR="00FC56B3" w:rsidRDefault="00FC56B3" w:rsidP="004637AB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____________________________________________________________________________________</w:t>
      </w:r>
      <w:r w:rsidRPr="00FF2188">
        <w:rPr>
          <w:b/>
          <w:bCs/>
          <w:sz w:val="24"/>
          <w:szCs w:val="24"/>
        </w:rPr>
        <w:t xml:space="preserve"> </w:t>
      </w:r>
    </w:p>
    <w:p w:rsidR="00FC56B3" w:rsidRDefault="00FC56B3" w:rsidP="004637AB">
      <w:pPr>
        <w:tabs>
          <w:tab w:val="left" w:pos="720"/>
        </w:tabs>
        <w:jc w:val="both"/>
        <w:rPr>
          <w:b/>
          <w:bCs/>
          <w:sz w:val="24"/>
          <w:szCs w:val="24"/>
        </w:rPr>
      </w:pPr>
    </w:p>
    <w:p w:rsidR="00FC56B3" w:rsidRDefault="00FC56B3" w:rsidP="004637AB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17. Информация о возможности заказчика изменить условия контракта в соответствии с положениями Федерального закона № 44-ФЗ:___________________________________________</w:t>
      </w:r>
    </w:p>
    <w:p w:rsidR="00FC56B3" w:rsidRDefault="00FC56B3" w:rsidP="004637AB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_____________________________________________________________________________________</w:t>
      </w:r>
    </w:p>
    <w:p w:rsidR="00FC56B3" w:rsidRDefault="00FC56B3" w:rsidP="004637AB">
      <w:pPr>
        <w:tabs>
          <w:tab w:val="left" w:pos="720"/>
        </w:tabs>
        <w:jc w:val="both"/>
        <w:rPr>
          <w:b/>
          <w:bCs/>
          <w:sz w:val="24"/>
          <w:szCs w:val="24"/>
        </w:rPr>
      </w:pPr>
    </w:p>
    <w:p w:rsidR="00FC56B3" w:rsidRDefault="00FC56B3" w:rsidP="004637AB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18. Условия, запреты, ограничения допуска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лицами, в случае, если данные условия, запреты, ограничения установлены заказчиком в конкурсной документации ______________</w:t>
      </w:r>
    </w:p>
    <w:p w:rsidR="00FC56B3" w:rsidRDefault="00FC56B3" w:rsidP="004637AB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_____________________________________________________________________________________</w:t>
      </w:r>
    </w:p>
    <w:p w:rsidR="00FC56B3" w:rsidRDefault="00FC56B3" w:rsidP="004637AB">
      <w:pPr>
        <w:tabs>
          <w:tab w:val="left" w:pos="720"/>
        </w:tabs>
        <w:jc w:val="both"/>
        <w:rPr>
          <w:b/>
          <w:bCs/>
          <w:sz w:val="24"/>
          <w:szCs w:val="24"/>
        </w:rPr>
      </w:pPr>
    </w:p>
    <w:p w:rsidR="00FC56B3" w:rsidRDefault="00FC56B3" w:rsidP="004637AB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19. Информация о возможности одностороннего отказа от исполнения контракта в соответствии с положениями частей 8-26 статьи 95 Федерального закона № 4-ФЗ, при этом основания для одностороннего расторжения контракта должны быть определены в соответствии с гражданским законодательством и указаны в проекте контракта:___________</w:t>
      </w:r>
    </w:p>
    <w:p w:rsidR="00FC56B3" w:rsidRDefault="00FC56B3" w:rsidP="004637AB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_____________________________________________________________________________________</w:t>
      </w:r>
    </w:p>
    <w:p w:rsidR="00FC56B3" w:rsidRDefault="00FC56B3" w:rsidP="004637AB">
      <w:pPr>
        <w:tabs>
          <w:tab w:val="left" w:pos="720"/>
        </w:tabs>
        <w:jc w:val="both"/>
        <w:rPr>
          <w:b/>
          <w:bCs/>
          <w:sz w:val="24"/>
          <w:szCs w:val="24"/>
        </w:rPr>
      </w:pPr>
    </w:p>
    <w:p w:rsidR="00FC56B3" w:rsidRDefault="00FC56B3" w:rsidP="004637AB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20. Предложения о включении в состав комиссии по осуществлению закупок своих представителей:___________________________________________________________________________________________________________________________________________________________</w:t>
      </w:r>
    </w:p>
    <w:p w:rsidR="00FC56B3" w:rsidRPr="00FF2188" w:rsidRDefault="00FC56B3" w:rsidP="004637AB">
      <w:pPr>
        <w:tabs>
          <w:tab w:val="left" w:pos="720"/>
        </w:tabs>
        <w:jc w:val="both"/>
        <w:rPr>
          <w:b/>
          <w:bCs/>
          <w:sz w:val="24"/>
          <w:szCs w:val="24"/>
        </w:rPr>
      </w:pPr>
    </w:p>
    <w:p w:rsidR="00FC56B3" w:rsidRPr="00F46F99" w:rsidRDefault="00FC56B3" w:rsidP="004637AB">
      <w:pPr>
        <w:tabs>
          <w:tab w:val="left" w:pos="360"/>
          <w:tab w:val="left" w:pos="1185"/>
        </w:tabs>
        <w:jc w:val="both"/>
        <w:rPr>
          <w:i/>
          <w:iCs/>
          <w:sz w:val="24"/>
          <w:szCs w:val="24"/>
        </w:rPr>
      </w:pPr>
      <w:r>
        <w:rPr>
          <w:b/>
          <w:bCs/>
          <w:sz w:val="24"/>
          <w:szCs w:val="24"/>
        </w:rPr>
        <w:t>21</w:t>
      </w:r>
      <w:r w:rsidRPr="00F46F99">
        <w:rPr>
          <w:b/>
          <w:bCs/>
          <w:sz w:val="24"/>
          <w:szCs w:val="24"/>
        </w:rPr>
        <w:t xml:space="preserve">. Сведения о возможности заказчика заключить контракт с несколькими участниками размещения заказа  при размещении заказа на выполнение двух и более поисковых научно-исследовательских работ в отношении одного предмета и с одними и теми же условиями контракта, составляющих один лот </w:t>
      </w:r>
      <w:r w:rsidRPr="00F46F99">
        <w:rPr>
          <w:i/>
          <w:iCs/>
          <w:sz w:val="24"/>
          <w:szCs w:val="24"/>
        </w:rPr>
        <w:t>(в обязательном порядке указываются с 01.03.2009):</w:t>
      </w:r>
    </w:p>
    <w:p w:rsidR="00FC56B3" w:rsidRDefault="00FC56B3" w:rsidP="004637AB">
      <w:pPr>
        <w:tabs>
          <w:tab w:val="left" w:pos="360"/>
          <w:tab w:val="left" w:pos="1185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___________________________________________________________________</w:t>
      </w:r>
    </w:p>
    <w:p w:rsidR="00FC56B3" w:rsidRPr="00006138" w:rsidRDefault="00FC56B3" w:rsidP="004637AB">
      <w:pPr>
        <w:tabs>
          <w:tab w:val="left" w:pos="360"/>
          <w:tab w:val="left" w:pos="1185"/>
        </w:tabs>
        <w:jc w:val="both"/>
        <w:rPr>
          <w:b/>
          <w:bCs/>
          <w:sz w:val="28"/>
          <w:szCs w:val="28"/>
        </w:rPr>
      </w:pPr>
    </w:p>
    <w:p w:rsidR="00FC56B3" w:rsidRPr="00EB19E6" w:rsidRDefault="00FC56B3" w:rsidP="004637AB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22</w:t>
      </w:r>
      <w:r w:rsidRPr="00EB19E6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Ответственное должностное лицо заказчика</w:t>
      </w:r>
      <w:r w:rsidRPr="00EB19E6">
        <w:rPr>
          <w:b/>
          <w:bCs/>
          <w:sz w:val="24"/>
          <w:szCs w:val="24"/>
        </w:rPr>
        <w:t>:</w:t>
      </w:r>
    </w:p>
    <w:p w:rsidR="00FC56B3" w:rsidRPr="00EB19E6" w:rsidRDefault="00FC56B3" w:rsidP="00BA52CC">
      <w:pPr>
        <w:tabs>
          <w:tab w:val="left" w:pos="720"/>
          <w:tab w:val="left" w:pos="1185"/>
        </w:tabs>
        <w:jc w:val="both"/>
        <w:rPr>
          <w:sz w:val="24"/>
          <w:szCs w:val="24"/>
        </w:rPr>
      </w:pPr>
      <w:r>
        <w:rPr>
          <w:sz w:val="24"/>
          <w:szCs w:val="24"/>
        </w:rPr>
        <w:t>ФИО: ______________________________________</w:t>
      </w:r>
    </w:p>
    <w:p w:rsidR="00FC56B3" w:rsidRPr="00EB19E6" w:rsidRDefault="00FC56B3" w:rsidP="00BA52CC">
      <w:pPr>
        <w:tabs>
          <w:tab w:val="left" w:pos="720"/>
          <w:tab w:val="left" w:pos="1185"/>
        </w:tabs>
        <w:jc w:val="both"/>
        <w:rPr>
          <w:sz w:val="24"/>
          <w:szCs w:val="24"/>
        </w:rPr>
      </w:pPr>
      <w:r>
        <w:rPr>
          <w:sz w:val="24"/>
          <w:szCs w:val="24"/>
        </w:rPr>
        <w:t>Должность: _________________________________</w:t>
      </w:r>
    </w:p>
    <w:p w:rsidR="00FC56B3" w:rsidRPr="00EB19E6" w:rsidRDefault="00FC56B3" w:rsidP="00BA52CC">
      <w:pPr>
        <w:tabs>
          <w:tab w:val="left" w:pos="720"/>
          <w:tab w:val="left" w:pos="1185"/>
        </w:tabs>
        <w:jc w:val="both"/>
        <w:rPr>
          <w:sz w:val="24"/>
          <w:szCs w:val="24"/>
        </w:rPr>
      </w:pPr>
      <w:r>
        <w:rPr>
          <w:sz w:val="24"/>
          <w:szCs w:val="24"/>
        </w:rPr>
        <w:t>Тел.:___________________________</w:t>
      </w:r>
    </w:p>
    <w:p w:rsidR="00FC56B3" w:rsidRPr="00BA52CC" w:rsidRDefault="00FC56B3" w:rsidP="00BA52CC">
      <w:pPr>
        <w:tabs>
          <w:tab w:val="left" w:pos="720"/>
          <w:tab w:val="left" w:pos="1185"/>
        </w:tabs>
        <w:jc w:val="both"/>
        <w:rPr>
          <w:sz w:val="28"/>
          <w:szCs w:val="28"/>
        </w:rPr>
      </w:pPr>
    </w:p>
    <w:p w:rsidR="00FC56B3" w:rsidRDefault="00FC56B3" w:rsidP="004637AB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23</w:t>
      </w:r>
      <w:r w:rsidRPr="00A04EDE">
        <w:rPr>
          <w:b/>
          <w:bCs/>
          <w:sz w:val="24"/>
          <w:szCs w:val="24"/>
        </w:rPr>
        <w:t>. Перечень прилагаемых документов:</w:t>
      </w:r>
    </w:p>
    <w:p w:rsidR="00FC56B3" w:rsidRDefault="00FC56B3" w:rsidP="004637AB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</w:p>
    <w:p w:rsidR="00FC56B3" w:rsidRDefault="00FC56B3" w:rsidP="000C54CE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FF5781">
        <w:rPr>
          <w:b/>
          <w:bCs/>
          <w:sz w:val="24"/>
          <w:szCs w:val="24"/>
        </w:rPr>
        <w:t>Приложение №1.</w:t>
      </w:r>
      <w:r>
        <w:rPr>
          <w:b/>
          <w:bCs/>
          <w:sz w:val="24"/>
          <w:szCs w:val="24"/>
        </w:rPr>
        <w:t xml:space="preserve"> Проект контракта.</w:t>
      </w:r>
    </w:p>
    <w:p w:rsidR="00FC56B3" w:rsidRDefault="00FC56B3" w:rsidP="000C54CE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Приложение № 2. Обоснование начальной (максимальной) цены контракта.</w:t>
      </w:r>
    </w:p>
    <w:p w:rsidR="00FC56B3" w:rsidRDefault="00FC56B3" w:rsidP="000C54CE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Приложение № 3. Проектно-сметная документация, спецификация, эскизы, планы и т.д. в зависимости от специфики предмета закупки.</w:t>
      </w:r>
    </w:p>
    <w:p w:rsidR="00FC56B3" w:rsidRDefault="00FC56B3" w:rsidP="000C54CE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Приложение № 4. Сравнительная таблица соответствия требуемым характеристикам закупаемого товара нескольким производителям, товарным знакам и т.д., подтверждающая, что </w:t>
      </w:r>
      <w:r w:rsidRPr="00484E7A">
        <w:rPr>
          <w:b/>
          <w:bCs/>
          <w:sz w:val="24"/>
          <w:szCs w:val="24"/>
        </w:rPr>
        <w:t>такие характеристики не влекут за собой ограничение количества участников закупки,  либо</w:t>
      </w:r>
      <w:r>
        <w:rPr>
          <w:b/>
          <w:bCs/>
          <w:sz w:val="24"/>
          <w:szCs w:val="24"/>
        </w:rPr>
        <w:t xml:space="preserve"> информацию о том, что не имеется другого способа, обеспечивающего более точное и четкое описание характеристик объекта закупки - в случаях, если в описании объекта закупки указываются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производителя.</w:t>
      </w:r>
      <w:r w:rsidRPr="00484E7A">
        <w:rPr>
          <w:b/>
          <w:bCs/>
          <w:sz w:val="24"/>
          <w:szCs w:val="24"/>
        </w:rPr>
        <w:t xml:space="preserve"> </w:t>
      </w:r>
    </w:p>
    <w:p w:rsidR="00FC56B3" w:rsidRPr="00484E7A" w:rsidRDefault="00FC56B3" w:rsidP="000C54CE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Приложение № 5. Положительное заключение государственной экспертизы на проектную документацию и результаты инженерных изысканий в случаях, предусматривающих наличие этой экспертизы согласно действующим нормам правовых актов в области градостроительства. </w:t>
      </w:r>
    </w:p>
    <w:p w:rsidR="00FC56B3" w:rsidRDefault="00FC56B3" w:rsidP="004637AB">
      <w:pPr>
        <w:tabs>
          <w:tab w:val="left" w:pos="360"/>
        </w:tabs>
        <w:jc w:val="both"/>
        <w:rPr>
          <w:b/>
          <w:bCs/>
          <w:sz w:val="28"/>
          <w:szCs w:val="28"/>
        </w:rPr>
      </w:pPr>
    </w:p>
    <w:p w:rsidR="00FC56B3" w:rsidRDefault="00FC56B3">
      <w:pPr>
        <w:rPr>
          <w:b/>
          <w:bCs/>
          <w:sz w:val="24"/>
          <w:szCs w:val="24"/>
        </w:rPr>
      </w:pPr>
    </w:p>
    <w:p w:rsidR="00FC56B3" w:rsidRPr="00EB19E6" w:rsidRDefault="00FC56B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Ру</w:t>
      </w:r>
      <w:r w:rsidRPr="00EB19E6">
        <w:rPr>
          <w:b/>
          <w:bCs/>
          <w:sz w:val="24"/>
          <w:szCs w:val="24"/>
        </w:rPr>
        <w:t>ководитель Заказчика</w:t>
      </w:r>
      <w:r>
        <w:rPr>
          <w:b/>
          <w:bCs/>
          <w:sz w:val="24"/>
          <w:szCs w:val="24"/>
        </w:rPr>
        <w:t xml:space="preserve">                                  ___________________        __________________</w:t>
      </w:r>
    </w:p>
    <w:p w:rsidR="00FC56B3" w:rsidRDefault="00FC56B3">
      <w:pPr>
        <w:rPr>
          <w:sz w:val="28"/>
          <w:szCs w:val="28"/>
        </w:rPr>
      </w:pPr>
    </w:p>
    <w:p w:rsidR="00FC56B3" w:rsidRPr="00EB19E6" w:rsidRDefault="00FC56B3">
      <w:pPr>
        <w:rPr>
          <w:sz w:val="24"/>
          <w:szCs w:val="24"/>
        </w:rPr>
      </w:pPr>
      <w:r w:rsidRPr="00EB19E6">
        <w:rPr>
          <w:sz w:val="24"/>
          <w:szCs w:val="24"/>
        </w:rPr>
        <w:t>СОГЛАСОВАНО:</w:t>
      </w:r>
    </w:p>
    <w:p w:rsidR="00FC56B3" w:rsidRDefault="00FC56B3">
      <w:pPr>
        <w:rPr>
          <w:sz w:val="24"/>
          <w:szCs w:val="24"/>
        </w:rPr>
      </w:pPr>
    </w:p>
    <w:p w:rsidR="00FC56B3" w:rsidRDefault="00FC56B3">
      <w:pPr>
        <w:rPr>
          <w:b/>
          <w:bCs/>
          <w:sz w:val="24"/>
          <w:szCs w:val="24"/>
        </w:rPr>
      </w:pPr>
      <w:r>
        <w:rPr>
          <w:sz w:val="24"/>
          <w:szCs w:val="24"/>
        </w:rPr>
        <w:t>_______________________                                _</w:t>
      </w:r>
      <w:r>
        <w:rPr>
          <w:b/>
          <w:bCs/>
          <w:sz w:val="24"/>
          <w:szCs w:val="24"/>
        </w:rPr>
        <w:t>___________________        __________________</w:t>
      </w:r>
    </w:p>
    <w:p w:rsidR="00FC56B3" w:rsidRDefault="00FC56B3">
      <w:pPr>
        <w:rPr>
          <w:b/>
          <w:bCs/>
          <w:sz w:val="24"/>
          <w:szCs w:val="24"/>
        </w:rPr>
      </w:pPr>
    </w:p>
    <w:p w:rsidR="00FC56B3" w:rsidRDefault="00FC56B3" w:rsidP="00A80E35">
      <w:pPr>
        <w:rPr>
          <w:b/>
          <w:bCs/>
          <w:sz w:val="24"/>
          <w:szCs w:val="24"/>
        </w:rPr>
      </w:pPr>
      <w:r>
        <w:rPr>
          <w:sz w:val="24"/>
          <w:szCs w:val="24"/>
        </w:rPr>
        <w:t>_______________________                                _</w:t>
      </w:r>
      <w:r>
        <w:rPr>
          <w:b/>
          <w:bCs/>
          <w:sz w:val="24"/>
          <w:szCs w:val="24"/>
        </w:rPr>
        <w:t>___________________        __________________</w:t>
      </w:r>
    </w:p>
    <w:p w:rsidR="00FC56B3" w:rsidRPr="00A80E35" w:rsidRDefault="00FC56B3">
      <w:pPr>
        <w:rPr>
          <w:sz w:val="24"/>
          <w:szCs w:val="24"/>
        </w:rPr>
      </w:pPr>
    </w:p>
    <w:sectPr w:rsidR="00FC56B3" w:rsidRPr="00A80E35" w:rsidSect="00305921">
      <w:headerReference w:type="default" r:id="rId10"/>
      <w:pgSz w:w="11907" w:h="16840"/>
      <w:pgMar w:top="568" w:right="567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56B3" w:rsidRDefault="00FC56B3">
      <w:r>
        <w:separator/>
      </w:r>
    </w:p>
  </w:endnote>
  <w:endnote w:type="continuationSeparator" w:id="1">
    <w:p w:rsidR="00FC56B3" w:rsidRDefault="00FC56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56B3" w:rsidRDefault="00FC56B3">
      <w:r>
        <w:separator/>
      </w:r>
    </w:p>
  </w:footnote>
  <w:footnote w:type="continuationSeparator" w:id="1">
    <w:p w:rsidR="00FC56B3" w:rsidRDefault="00FC56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6B3" w:rsidRDefault="00FC56B3" w:rsidP="00D33A69">
    <w:pPr>
      <w:pStyle w:val="Header"/>
      <w:framePr w:wrap="auto" w:vAnchor="text" w:hAnchor="margin" w:xAlign="center" w:y="1"/>
      <w:rPr>
        <w:rStyle w:val="PageNumber"/>
      </w:rPr>
    </w:pPr>
  </w:p>
  <w:p w:rsidR="00FC56B3" w:rsidRDefault="00FC56B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E33F4"/>
    <w:multiLevelType w:val="hybridMultilevel"/>
    <w:tmpl w:val="412202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3C661F6"/>
    <w:multiLevelType w:val="singleLevel"/>
    <w:tmpl w:val="F43889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">
    <w:nsid w:val="3A7B31B7"/>
    <w:multiLevelType w:val="hybridMultilevel"/>
    <w:tmpl w:val="DA7ED1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8197310"/>
    <w:multiLevelType w:val="hybridMultilevel"/>
    <w:tmpl w:val="24F8AA4E"/>
    <w:lvl w:ilvl="0" w:tplc="8B442094">
      <w:start w:val="1"/>
      <w:numFmt w:val="decimal"/>
      <w:lvlText w:val="%1."/>
      <w:lvlJc w:val="left"/>
      <w:pPr>
        <w:tabs>
          <w:tab w:val="num" w:pos="1350"/>
        </w:tabs>
        <w:ind w:left="1350" w:hanging="64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647E779E"/>
    <w:multiLevelType w:val="hybridMultilevel"/>
    <w:tmpl w:val="397CD972"/>
    <w:lvl w:ilvl="0" w:tplc="AE1C1E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DFD4E6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>
    <w:nsid w:val="6F306063"/>
    <w:multiLevelType w:val="hybridMultilevel"/>
    <w:tmpl w:val="220C9CF2"/>
    <w:lvl w:ilvl="0" w:tplc="E5EE78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34CD"/>
    <w:rsid w:val="00006138"/>
    <w:rsid w:val="000257AA"/>
    <w:rsid w:val="0002694C"/>
    <w:rsid w:val="00032AEC"/>
    <w:rsid w:val="00034DAC"/>
    <w:rsid w:val="00040061"/>
    <w:rsid w:val="00040170"/>
    <w:rsid w:val="00041089"/>
    <w:rsid w:val="00046706"/>
    <w:rsid w:val="0004776C"/>
    <w:rsid w:val="0005135E"/>
    <w:rsid w:val="00056BE7"/>
    <w:rsid w:val="000575D8"/>
    <w:rsid w:val="000752E4"/>
    <w:rsid w:val="00097A63"/>
    <w:rsid w:val="000A1A14"/>
    <w:rsid w:val="000B1FA9"/>
    <w:rsid w:val="000B46E4"/>
    <w:rsid w:val="000B65B0"/>
    <w:rsid w:val="000C54CE"/>
    <w:rsid w:val="000D2764"/>
    <w:rsid w:val="000E054B"/>
    <w:rsid w:val="000E0C32"/>
    <w:rsid w:val="000E27BD"/>
    <w:rsid w:val="000E2BA9"/>
    <w:rsid w:val="000F23F9"/>
    <w:rsid w:val="000F41D4"/>
    <w:rsid w:val="00103B51"/>
    <w:rsid w:val="00114DF1"/>
    <w:rsid w:val="00120779"/>
    <w:rsid w:val="00125BDB"/>
    <w:rsid w:val="00134691"/>
    <w:rsid w:val="00146CB5"/>
    <w:rsid w:val="001474BC"/>
    <w:rsid w:val="00151A8B"/>
    <w:rsid w:val="00177F14"/>
    <w:rsid w:val="00181449"/>
    <w:rsid w:val="0018163F"/>
    <w:rsid w:val="00183101"/>
    <w:rsid w:val="00183DA4"/>
    <w:rsid w:val="001878A0"/>
    <w:rsid w:val="00197A27"/>
    <w:rsid w:val="001B3294"/>
    <w:rsid w:val="001B5012"/>
    <w:rsid w:val="001C5B5A"/>
    <w:rsid w:val="001F303B"/>
    <w:rsid w:val="001F3FDE"/>
    <w:rsid w:val="00207715"/>
    <w:rsid w:val="00211976"/>
    <w:rsid w:val="0021514B"/>
    <w:rsid w:val="00216810"/>
    <w:rsid w:val="00232504"/>
    <w:rsid w:val="00233609"/>
    <w:rsid w:val="00251BCB"/>
    <w:rsid w:val="00253FE1"/>
    <w:rsid w:val="00260B3C"/>
    <w:rsid w:val="002624C3"/>
    <w:rsid w:val="00276D63"/>
    <w:rsid w:val="002923C5"/>
    <w:rsid w:val="002A3069"/>
    <w:rsid w:val="002B6901"/>
    <w:rsid w:val="002B6DA6"/>
    <w:rsid w:val="002E5076"/>
    <w:rsid w:val="002E6845"/>
    <w:rsid w:val="002E6FAE"/>
    <w:rsid w:val="00301A91"/>
    <w:rsid w:val="00302D11"/>
    <w:rsid w:val="00305921"/>
    <w:rsid w:val="003249E9"/>
    <w:rsid w:val="0033170A"/>
    <w:rsid w:val="00332B03"/>
    <w:rsid w:val="00347175"/>
    <w:rsid w:val="003557B8"/>
    <w:rsid w:val="00362565"/>
    <w:rsid w:val="0038639E"/>
    <w:rsid w:val="003976D7"/>
    <w:rsid w:val="003A4024"/>
    <w:rsid w:val="003C662B"/>
    <w:rsid w:val="003E34CD"/>
    <w:rsid w:val="003F0516"/>
    <w:rsid w:val="003F0770"/>
    <w:rsid w:val="003F72E7"/>
    <w:rsid w:val="00413AE0"/>
    <w:rsid w:val="004147BE"/>
    <w:rsid w:val="00433385"/>
    <w:rsid w:val="00443BCD"/>
    <w:rsid w:val="00444118"/>
    <w:rsid w:val="00446198"/>
    <w:rsid w:val="0044797D"/>
    <w:rsid w:val="00452544"/>
    <w:rsid w:val="004575BF"/>
    <w:rsid w:val="004637AB"/>
    <w:rsid w:val="00480020"/>
    <w:rsid w:val="00484E7A"/>
    <w:rsid w:val="00493EDE"/>
    <w:rsid w:val="004A2916"/>
    <w:rsid w:val="004A4DC3"/>
    <w:rsid w:val="004B3BBD"/>
    <w:rsid w:val="004C252D"/>
    <w:rsid w:val="004C569E"/>
    <w:rsid w:val="004E2785"/>
    <w:rsid w:val="004F01E6"/>
    <w:rsid w:val="00511A39"/>
    <w:rsid w:val="00527252"/>
    <w:rsid w:val="005362D9"/>
    <w:rsid w:val="005428EC"/>
    <w:rsid w:val="00552D30"/>
    <w:rsid w:val="00553BE9"/>
    <w:rsid w:val="00561348"/>
    <w:rsid w:val="00561D21"/>
    <w:rsid w:val="00563D73"/>
    <w:rsid w:val="005647B4"/>
    <w:rsid w:val="00576440"/>
    <w:rsid w:val="005A7BA2"/>
    <w:rsid w:val="005B188E"/>
    <w:rsid w:val="005B5D98"/>
    <w:rsid w:val="005B7631"/>
    <w:rsid w:val="005C15DA"/>
    <w:rsid w:val="005C65B0"/>
    <w:rsid w:val="005D3FE2"/>
    <w:rsid w:val="005D5A40"/>
    <w:rsid w:val="005D7C39"/>
    <w:rsid w:val="005E22F8"/>
    <w:rsid w:val="005E2EB6"/>
    <w:rsid w:val="005E7CA3"/>
    <w:rsid w:val="005F24A7"/>
    <w:rsid w:val="00601448"/>
    <w:rsid w:val="00627F01"/>
    <w:rsid w:val="006300A2"/>
    <w:rsid w:val="006323ED"/>
    <w:rsid w:val="00635806"/>
    <w:rsid w:val="00635E4A"/>
    <w:rsid w:val="0064214F"/>
    <w:rsid w:val="00647961"/>
    <w:rsid w:val="006573F8"/>
    <w:rsid w:val="00665242"/>
    <w:rsid w:val="00673149"/>
    <w:rsid w:val="00675E17"/>
    <w:rsid w:val="006801B1"/>
    <w:rsid w:val="006A7AC5"/>
    <w:rsid w:val="006B0226"/>
    <w:rsid w:val="006B25C8"/>
    <w:rsid w:val="006C73CD"/>
    <w:rsid w:val="006D79F4"/>
    <w:rsid w:val="006E3207"/>
    <w:rsid w:val="006E32A0"/>
    <w:rsid w:val="00703F17"/>
    <w:rsid w:val="00707B8E"/>
    <w:rsid w:val="0071126F"/>
    <w:rsid w:val="00711B0C"/>
    <w:rsid w:val="0072064F"/>
    <w:rsid w:val="00725E6A"/>
    <w:rsid w:val="00735E7C"/>
    <w:rsid w:val="00743674"/>
    <w:rsid w:val="00750439"/>
    <w:rsid w:val="0077550D"/>
    <w:rsid w:val="00781EAD"/>
    <w:rsid w:val="007829C1"/>
    <w:rsid w:val="00794E7A"/>
    <w:rsid w:val="007C4FBA"/>
    <w:rsid w:val="007D0304"/>
    <w:rsid w:val="007D7598"/>
    <w:rsid w:val="007E0330"/>
    <w:rsid w:val="007E6875"/>
    <w:rsid w:val="007F2E89"/>
    <w:rsid w:val="007F40CF"/>
    <w:rsid w:val="0080770D"/>
    <w:rsid w:val="00810FDB"/>
    <w:rsid w:val="008114CF"/>
    <w:rsid w:val="00816D3F"/>
    <w:rsid w:val="00816F14"/>
    <w:rsid w:val="00821887"/>
    <w:rsid w:val="008308DC"/>
    <w:rsid w:val="008363F5"/>
    <w:rsid w:val="00841933"/>
    <w:rsid w:val="008525FE"/>
    <w:rsid w:val="00856D6A"/>
    <w:rsid w:val="00862157"/>
    <w:rsid w:val="00871787"/>
    <w:rsid w:val="00872198"/>
    <w:rsid w:val="00883010"/>
    <w:rsid w:val="00892201"/>
    <w:rsid w:val="0089234B"/>
    <w:rsid w:val="008A2B66"/>
    <w:rsid w:val="008A2C14"/>
    <w:rsid w:val="008B2E09"/>
    <w:rsid w:val="008B57EE"/>
    <w:rsid w:val="008C4A45"/>
    <w:rsid w:val="008C533C"/>
    <w:rsid w:val="008E59A7"/>
    <w:rsid w:val="008E5B92"/>
    <w:rsid w:val="00902D11"/>
    <w:rsid w:val="009052E0"/>
    <w:rsid w:val="00913B8E"/>
    <w:rsid w:val="00916AD9"/>
    <w:rsid w:val="0093385F"/>
    <w:rsid w:val="00942792"/>
    <w:rsid w:val="00957A90"/>
    <w:rsid w:val="00964281"/>
    <w:rsid w:val="009674BB"/>
    <w:rsid w:val="00967F57"/>
    <w:rsid w:val="00981238"/>
    <w:rsid w:val="00990D18"/>
    <w:rsid w:val="00992746"/>
    <w:rsid w:val="009B2504"/>
    <w:rsid w:val="009C384B"/>
    <w:rsid w:val="009D70DC"/>
    <w:rsid w:val="00A04EDE"/>
    <w:rsid w:val="00A12313"/>
    <w:rsid w:val="00A16378"/>
    <w:rsid w:val="00A1686C"/>
    <w:rsid w:val="00A311A7"/>
    <w:rsid w:val="00A46015"/>
    <w:rsid w:val="00A5096C"/>
    <w:rsid w:val="00A6180C"/>
    <w:rsid w:val="00A66D35"/>
    <w:rsid w:val="00A80E35"/>
    <w:rsid w:val="00A86080"/>
    <w:rsid w:val="00A9698D"/>
    <w:rsid w:val="00AA0C16"/>
    <w:rsid w:val="00AA79AB"/>
    <w:rsid w:val="00AB5C7C"/>
    <w:rsid w:val="00AD398E"/>
    <w:rsid w:val="00AD3B2D"/>
    <w:rsid w:val="00AE2D0C"/>
    <w:rsid w:val="00AE33D0"/>
    <w:rsid w:val="00AF1284"/>
    <w:rsid w:val="00AF7341"/>
    <w:rsid w:val="00B03E2E"/>
    <w:rsid w:val="00B13530"/>
    <w:rsid w:val="00B173C8"/>
    <w:rsid w:val="00B2399E"/>
    <w:rsid w:val="00B27AB1"/>
    <w:rsid w:val="00B41832"/>
    <w:rsid w:val="00B4649E"/>
    <w:rsid w:val="00B60F94"/>
    <w:rsid w:val="00B65E2C"/>
    <w:rsid w:val="00B91F91"/>
    <w:rsid w:val="00B94AEF"/>
    <w:rsid w:val="00BA0798"/>
    <w:rsid w:val="00BA52CC"/>
    <w:rsid w:val="00BA7999"/>
    <w:rsid w:val="00BE5451"/>
    <w:rsid w:val="00BE64D4"/>
    <w:rsid w:val="00BF169E"/>
    <w:rsid w:val="00BF1DCA"/>
    <w:rsid w:val="00C02839"/>
    <w:rsid w:val="00C076F6"/>
    <w:rsid w:val="00C15653"/>
    <w:rsid w:val="00C23A29"/>
    <w:rsid w:val="00C2505A"/>
    <w:rsid w:val="00C30196"/>
    <w:rsid w:val="00C32D6D"/>
    <w:rsid w:val="00C41A0A"/>
    <w:rsid w:val="00C55E17"/>
    <w:rsid w:val="00C61689"/>
    <w:rsid w:val="00C67CAA"/>
    <w:rsid w:val="00C81D94"/>
    <w:rsid w:val="00C93582"/>
    <w:rsid w:val="00C94148"/>
    <w:rsid w:val="00C94E40"/>
    <w:rsid w:val="00C95196"/>
    <w:rsid w:val="00CA1025"/>
    <w:rsid w:val="00CB237B"/>
    <w:rsid w:val="00CC6995"/>
    <w:rsid w:val="00CE4E39"/>
    <w:rsid w:val="00CE5D48"/>
    <w:rsid w:val="00CE7BD6"/>
    <w:rsid w:val="00CF7A65"/>
    <w:rsid w:val="00D02C42"/>
    <w:rsid w:val="00D11DF3"/>
    <w:rsid w:val="00D20D55"/>
    <w:rsid w:val="00D33A69"/>
    <w:rsid w:val="00D42112"/>
    <w:rsid w:val="00D85953"/>
    <w:rsid w:val="00D918FC"/>
    <w:rsid w:val="00D932FC"/>
    <w:rsid w:val="00D95FEA"/>
    <w:rsid w:val="00D97307"/>
    <w:rsid w:val="00DA625B"/>
    <w:rsid w:val="00DB472D"/>
    <w:rsid w:val="00DC533B"/>
    <w:rsid w:val="00DD3C21"/>
    <w:rsid w:val="00DE54FF"/>
    <w:rsid w:val="00DF3E6A"/>
    <w:rsid w:val="00E0519E"/>
    <w:rsid w:val="00E3138C"/>
    <w:rsid w:val="00E32431"/>
    <w:rsid w:val="00E37893"/>
    <w:rsid w:val="00E44A0D"/>
    <w:rsid w:val="00E55911"/>
    <w:rsid w:val="00E639CD"/>
    <w:rsid w:val="00E66435"/>
    <w:rsid w:val="00E66BC2"/>
    <w:rsid w:val="00E721B4"/>
    <w:rsid w:val="00E761AC"/>
    <w:rsid w:val="00E845B3"/>
    <w:rsid w:val="00E90B83"/>
    <w:rsid w:val="00E95DB8"/>
    <w:rsid w:val="00EA5AFA"/>
    <w:rsid w:val="00EB19E6"/>
    <w:rsid w:val="00EB70F3"/>
    <w:rsid w:val="00EC6A6A"/>
    <w:rsid w:val="00ED7ABC"/>
    <w:rsid w:val="00EF3BD6"/>
    <w:rsid w:val="00F05D7B"/>
    <w:rsid w:val="00F07421"/>
    <w:rsid w:val="00F10A68"/>
    <w:rsid w:val="00F2298E"/>
    <w:rsid w:val="00F31001"/>
    <w:rsid w:val="00F34782"/>
    <w:rsid w:val="00F44005"/>
    <w:rsid w:val="00F46F99"/>
    <w:rsid w:val="00F52BF7"/>
    <w:rsid w:val="00F61533"/>
    <w:rsid w:val="00F73F00"/>
    <w:rsid w:val="00F76333"/>
    <w:rsid w:val="00F861BF"/>
    <w:rsid w:val="00F86FEB"/>
    <w:rsid w:val="00F927E2"/>
    <w:rsid w:val="00F968B1"/>
    <w:rsid w:val="00FA0215"/>
    <w:rsid w:val="00FA17C2"/>
    <w:rsid w:val="00FA1A97"/>
    <w:rsid w:val="00FA709C"/>
    <w:rsid w:val="00FA74F7"/>
    <w:rsid w:val="00FB1308"/>
    <w:rsid w:val="00FB3ACA"/>
    <w:rsid w:val="00FC56B3"/>
    <w:rsid w:val="00FC61F7"/>
    <w:rsid w:val="00FC7013"/>
    <w:rsid w:val="00FD71A7"/>
    <w:rsid w:val="00FF2188"/>
    <w:rsid w:val="00FF293A"/>
    <w:rsid w:val="00FF5781"/>
    <w:rsid w:val="00FF7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706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46706"/>
    <w:pPr>
      <w:keepNext/>
      <w:ind w:firstLine="720"/>
      <w:jc w:val="center"/>
      <w:outlineLvl w:val="0"/>
    </w:pPr>
    <w:rPr>
      <w:rFonts w:ascii="Arial" w:hAnsi="Arial" w:cs="Arial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87178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845B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C569E"/>
    <w:rPr>
      <w:rFonts w:ascii="Cambria" w:hAnsi="Cambria" w:cs="Cambria"/>
      <w:b/>
      <w:bCs/>
      <w:i/>
      <w:iCs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046706"/>
    <w:pPr>
      <w:ind w:firstLine="720"/>
    </w:pPr>
    <w:rPr>
      <w:rFonts w:ascii="Arial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845B3"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046706"/>
    <w:pPr>
      <w:ind w:firstLine="720"/>
    </w:pPr>
    <w:rPr>
      <w:rFonts w:ascii="Arial" w:hAnsi="Arial" w:cs="Arial"/>
      <w:b/>
      <w:bCs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845B3"/>
    <w:rPr>
      <w:rFonts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046706"/>
    <w:pPr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845B3"/>
    <w:rPr>
      <w:rFonts w:cs="Times New Roman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046706"/>
    <w:pPr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845B3"/>
    <w:rPr>
      <w:rFonts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E66435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8363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845B3"/>
    <w:rPr>
      <w:rFonts w:cs="Times New Roman"/>
      <w:sz w:val="2"/>
      <w:szCs w:val="2"/>
    </w:rPr>
  </w:style>
  <w:style w:type="table" w:styleId="TableGrid">
    <w:name w:val="Table Grid"/>
    <w:basedOn w:val="TableNormal"/>
    <w:uiPriority w:val="99"/>
    <w:rsid w:val="00197A2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D33A6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845B3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D33A6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B329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845B3"/>
    <w:rPr>
      <w:rFonts w:cs="Times New Roman"/>
      <w:sz w:val="20"/>
      <w:szCs w:val="20"/>
    </w:rPr>
  </w:style>
  <w:style w:type="paragraph" w:customStyle="1" w:styleId="a">
    <w:name w:val="Содержимое таблицы"/>
    <w:basedOn w:val="Normal"/>
    <w:uiPriority w:val="99"/>
    <w:rsid w:val="004637AB"/>
    <w:pPr>
      <w:widowControl w:val="0"/>
      <w:suppressLineNumbers/>
      <w:suppressAutoHyphens/>
    </w:pPr>
    <w:rPr>
      <w:rFonts w:ascii="Arial" w:eastAsia="Arial Unicode MS" w:hAnsi="Arial" w:cs="Arial"/>
      <w:kern w:val="2"/>
      <w:lang w:eastAsia="ar-SA"/>
    </w:rPr>
  </w:style>
  <w:style w:type="paragraph" w:customStyle="1" w:styleId="a0">
    <w:name w:val="Стиль"/>
    <w:basedOn w:val="Normal"/>
    <w:uiPriority w:val="99"/>
    <w:rsid w:val="00735E7C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192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19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92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19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92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19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19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19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info@rzhevcity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440</TotalTime>
  <Pages>4</Pages>
  <Words>1369</Words>
  <Characters>7804</Characters>
  <Application>Microsoft Office Outlook</Application>
  <DocSecurity>0</DocSecurity>
  <Lines>0</Lines>
  <Paragraphs>0</Paragraphs>
  <ScaleCrop>false</ScaleCrop>
  <Company>Администрация города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Администрация города</dc:creator>
  <cp:keywords/>
  <dc:description/>
  <cp:lastModifiedBy>xp</cp:lastModifiedBy>
  <cp:revision>109</cp:revision>
  <cp:lastPrinted>2014-01-30T09:00:00Z</cp:lastPrinted>
  <dcterms:created xsi:type="dcterms:W3CDTF">2002-01-02T03:46:00Z</dcterms:created>
  <dcterms:modified xsi:type="dcterms:W3CDTF">2014-02-10T07:37:00Z</dcterms:modified>
</cp:coreProperties>
</file>